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920492" w:rsidRDefault="00833726" w:rsidP="00D83895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920492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AF87F54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63164" cy="1233673"/>
                            <a:chOff x="81420" y="27549"/>
                            <a:chExt cx="197814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0361" y="122233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3D17351A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20B6C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344307" cy="552814"/>
                                <a:chOff x="1775690" y="428183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883"/>
                                      <a:ext cx="4196910" cy="426757"/>
                                      <a:chOff x="2923087" y="484883"/>
                                      <a:chExt cx="4196910" cy="42675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883"/>
                                        <a:ext cx="4071250" cy="42675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10E93A8" w14:textId="77777777" w:rsidR="00BF7167" w:rsidRPr="00BF7167" w:rsidRDefault="00BF7167" w:rsidP="00BF7167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BF7167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DẤU CỦA TAM THỨC BẬT HAI</w:t>
                                          </w:r>
                                        </w:p>
                                        <w:p w14:paraId="4983AECE" w14:textId="63D36D22" w:rsidR="00E62F77" w:rsidRPr="00EB3C42" w:rsidRDefault="00E62F77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CA010E3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F7167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➅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">
                <v:group id="Group 19" o:spid="_x0000_s1027" style="position:absolute;left:766;top:275;width:18632;height:12337" coordorigin="814,275" coordsize="1978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03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3D17351A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20B6C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8;width:41969;height:4268" coordorigin="29230,4848" coordsize="41969,4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8;width:40712;height: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10E93A8" w14:textId="77777777" w:rsidR="00BF7167" w:rsidRPr="00BF7167" w:rsidRDefault="00BF7167" w:rsidP="00BF7167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BF7167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DẤU CỦA TAM THỨC BẬT HAI</w:t>
                                    </w:r>
                                  </w:p>
                                  <w:p w14:paraId="4983AECE" w14:textId="63D36D22" w:rsidR="00E62F77" w:rsidRPr="00EB3C42" w:rsidRDefault="00E62F77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CA010E3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F7167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➅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920492" w:rsidRDefault="00EC5D1C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Ak4+5bHw4AAJ5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5C6F5B35" w:rsidR="008A36A9" w:rsidRPr="00920492" w:rsidRDefault="00C12161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7B789815">
                <wp:extent cx="6615197" cy="1460665"/>
                <wp:effectExtent l="0" t="0" r="14605" b="2540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460665"/>
                          <a:chOff x="-12333" y="-4628"/>
                          <a:chExt cx="6513454" cy="68911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41"/>
                            <a:ext cx="6501130" cy="68453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781DB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1151B4B" w14:textId="77777777" w:rsidR="00781DB2" w:rsidRPr="00781DB2" w:rsidRDefault="00E62F77" w:rsidP="00781DB2">
                              <w:pPr>
                                <w:pStyle w:val="Footer"/>
                                <w:widowControl w:val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Tam thức bậc hai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(đối với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00" w14:anchorId="2DD3741E">
                                  <v:shape id="_x0000_i1027" type="#_x0000_t75" style="width:9.2pt;height:9.2pt" o:ole="">
                                    <v:imagedata r:id="rId10" o:title=""/>
                                  </v:shape>
                                  <o:OLEObject Type="Embed" ProgID="Equation.DSMT4" ShapeID="_x0000_i1027" DrawAspect="Content" ObjectID="_1689713710" r:id="rId11"/>
                                </w:objec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là biểu thức dạng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241A7FA9">
                                  <v:shape id="_x0000_i1029" type="#_x0000_t75" style="width:67.8pt;height:16.75pt" o:ole="">
                                    <v:imagedata r:id="rId12" o:title=""/>
                                  </v:shape>
                                  <o:OLEObject Type="Embed" ProgID="Equation.DSMT4" ShapeID="_x0000_i1029" DrawAspect="Content" ObjectID="_1689713711" r:id="rId13"/>
                                </w:objec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1C4EBB5" w14:textId="77777777" w:rsidR="00781DB2" w:rsidRPr="00781DB2" w:rsidRDefault="00781DB2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Trong đó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560" w:dyaOrig="320" w14:anchorId="27A04B4A">
                                  <v:shape id="_x0000_i1031" type="#_x0000_t75" style="width:28.45pt;height:15.9pt" o:ole="">
                                    <v:imagedata r:id="rId14" o:title=""/>
                                  </v:shape>
                                  <o:OLEObject Type="Embed" ProgID="Equation.DSMT4" ShapeID="_x0000_i1031" DrawAspect="Content" ObjectID="_1689713712" r:id="rId15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nhứng số cho trước với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60" w:dyaOrig="240" w14:anchorId="4B752801">
                                  <v:shape id="_x0000_i1033" type="#_x0000_t75" style="width:32.65pt;height:12.55pt" o:ole="">
                                    <v:imagedata r:id="rId16" o:title=""/>
                                  </v:shape>
                                  <o:OLEObject Type="Embed" ProgID="Equation.DSMT4" ShapeID="_x0000_i1033" DrawAspect="Content" ObjectID="_1689713713" r:id="rId17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A9341F6" w14:textId="77777777" w:rsidR="00781DB2" w:rsidRPr="00781DB2" w:rsidRDefault="00781DB2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Nghiệm của phương trình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340" w14:anchorId="688C8B33">
                                  <v:shape id="_x0000_i1035" type="#_x0000_t75" style="width:90.4pt;height:16.75pt" o:ole="">
                                    <v:imagedata r:id="rId18" o:title=""/>
                                  </v:shape>
                                  <o:OLEObject Type="Embed" ProgID="Equation.DSMT4" ShapeID="_x0000_i1035" DrawAspect="Content" ObjectID="_1689713714" r:id="rId19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nghiệm của tam thức bậc hai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200" w:dyaOrig="420" w14:anchorId="72C4FF63">
                                  <v:shape id="_x0000_i1037" type="#_x0000_t75" style="width:110.5pt;height:20.95pt" o:ole="">
                                    <v:imagedata r:id="rId20" o:title=""/>
                                  </v:shape>
                                  <o:OLEObject Type="Embed" ProgID="Equation.DSMT4" ShapeID="_x0000_i1037" DrawAspect="Content" ObjectID="_1689713715" r:id="rId21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; </w:t>
                              </w:r>
                            </w:p>
                            <w:p w14:paraId="7E5677F2" w14:textId="00A15E5F" w:rsidR="00781DB2" w:rsidRPr="00781DB2" w:rsidRDefault="00E47136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biệt thức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460" w:dyaOrig="320" w14:anchorId="0A866D55">
                                  <v:shape id="_x0000_i1039" type="#_x0000_t75" style="width:72.85pt;height:15.9pt" o:ole="">
                                    <v:imagedata r:id="rId22" o:title=""/>
                                  </v:shape>
                                  <o:OLEObject Type="Embed" ProgID="Equation.DSMT4" ShapeID="_x0000_i1039" DrawAspect="Content" ObjectID="_1689713716" r:id="rId23"/>
                                </w:object>
                              </w:r>
                              <w:r w:rsidR="00F238F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238F3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420" w:dyaOrig="320" w14:anchorId="21F8C0FC">
                                  <v:shape id="_x0000_i1041" type="#_x0000_t75" style="width:71.15pt;height:15.9pt" o:ole="">
                                    <v:imagedata r:id="rId24" o:title=""/>
                                  </v:shape>
                                  <o:OLEObject Type="Embed" ProgID="Equation.DSMT4" ShapeID="_x0000_i1041" DrawAspect="Content" ObjectID="_1689713717" r:id="rId25"/>
                                </w:object>
                              </w:r>
                            </w:p>
                            <w:p w14:paraId="575522E3" w14:textId="23297032" w:rsidR="00E62F77" w:rsidRPr="00781DB2" w:rsidRDefault="00E62F77" w:rsidP="00781DB2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8283920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15pt;mso-position-horizontal-relative:char;mso-position-vertical-relative:line" coordorigin="-123,-46" coordsize="65134,6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">
                <v:shape id="Rectangle: Diagonal Corners Rounded 244" o:spid="_x0000_s1071" style="position:absolute;width:65011;height:6844;visibility:visible;mso-wrap-style:square;v-text-anchor:middle" coordsize="6501130,6845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" adj="-11796480,,5400" path="m6483,l6483004,v10011,,18126,8115,18126,18126l6501130,678048v,3580,-2903,6483,-6483,6483l18126,684531c8115,684531,,676416,,666405l,6483c,2903,2903,,648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483,0;6483004,0;6501130,18126;6501130,678048;6494647,684531;18126,684531;0,666405;0,6483;6483,0" o:connectangles="0,0,0,0,0,0,0,0,0" textboxrect="0,0,6501130,684531"/>
                  <v:textbox>
                    <w:txbxContent>
                      <w:p w14:paraId="562B948E" w14:textId="56BF3736" w:rsidR="00E62F77" w:rsidRPr="00781DB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1151B4B" w14:textId="77777777" w:rsidR="00781DB2" w:rsidRPr="00781DB2" w:rsidRDefault="00E62F77" w:rsidP="00781DB2">
                        <w:pPr>
                          <w:pStyle w:val="Footer"/>
                          <w:widowControl w:val="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781DB2" w:rsidRPr="00781DB2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Tam thức bậc hai </w: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(đối với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200" w14:anchorId="2DD3741E">
                            <v:shape id="_x0000_i1027" type="#_x0000_t75" style="width:9.2pt;height:9.2pt" o:ole="">
                              <v:imagedata r:id="rId10" o:title=""/>
                            </v:shape>
                            <o:OLEObject Type="Embed" ProgID="Equation.DSMT4" ShapeID="_x0000_i1027" DrawAspect="Content" ObjectID="_1689713710" r:id="rId26"/>
                          </w:objec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) là biểu thức dạng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241A7FA9">
                            <v:shape id="_x0000_i1029" type="#_x0000_t75" style="width:67.8pt;height:16.75pt" o:ole="">
                              <v:imagedata r:id="rId12" o:title=""/>
                            </v:shape>
                            <o:OLEObject Type="Embed" ProgID="Equation.DSMT4" ShapeID="_x0000_i1029" DrawAspect="Content" ObjectID="_1689713711" r:id="rId27"/>
                          </w:objec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01C4EBB5" w14:textId="77777777" w:rsidR="00781DB2" w:rsidRPr="00781DB2" w:rsidRDefault="00781DB2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Trong đó </w:t>
                        </w:r>
                        <w:r w:rsidRPr="00781DB2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560" w:dyaOrig="320" w14:anchorId="27A04B4A">
                            <v:shape id="_x0000_i1031" type="#_x0000_t75" style="width:28.45pt;height:15.9pt" o:ole="">
                              <v:imagedata r:id="rId14" o:title=""/>
                            </v:shape>
                            <o:OLEObject Type="Embed" ProgID="Equation.DSMT4" ShapeID="_x0000_i1031" DrawAspect="Content" ObjectID="_1689713712" r:id="rId28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nhứng số cho trước với </w:t>
                        </w:r>
                        <w:r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660" w:dyaOrig="240" w14:anchorId="4B752801">
                            <v:shape id="_x0000_i1033" type="#_x0000_t75" style="width:32.65pt;height:12.55pt" o:ole="">
                              <v:imagedata r:id="rId16" o:title=""/>
                            </v:shape>
                            <o:OLEObject Type="Embed" ProgID="Equation.DSMT4" ShapeID="_x0000_i1033" DrawAspect="Content" ObjectID="_1689713713" r:id="rId29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A9341F6" w14:textId="77777777" w:rsidR="00781DB2" w:rsidRPr="00781DB2" w:rsidRDefault="00781DB2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Nghiệm của phương trình </w:t>
                        </w:r>
                        <w:r w:rsidRPr="00781DB2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20" w:dyaOrig="340" w14:anchorId="688C8B33">
                            <v:shape id="_x0000_i1035" type="#_x0000_t75" style="width:90.4pt;height:16.75pt" o:ole="">
                              <v:imagedata r:id="rId18" o:title=""/>
                            </v:shape>
                            <o:OLEObject Type="Embed" ProgID="Equation.DSMT4" ShapeID="_x0000_i1035" DrawAspect="Content" ObjectID="_1689713714" r:id="rId30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781DB2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nghiệm của tam thức bậc hai</w: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781DB2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200" w:dyaOrig="420" w14:anchorId="72C4FF63">
                            <v:shape id="_x0000_i1037" type="#_x0000_t75" style="width:110.5pt;height:20.95pt" o:ole="">
                              <v:imagedata r:id="rId20" o:title=""/>
                            </v:shape>
                            <o:OLEObject Type="Embed" ProgID="Equation.DSMT4" ShapeID="_x0000_i1037" DrawAspect="Content" ObjectID="_1689713715" r:id="rId31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; </w:t>
                        </w:r>
                      </w:p>
                      <w:p w14:paraId="7E5677F2" w14:textId="00A15E5F" w:rsidR="00781DB2" w:rsidRPr="00781DB2" w:rsidRDefault="00E47136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biệt thức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460" w:dyaOrig="320" w14:anchorId="0A866D55">
                            <v:shape id="_x0000_i1039" type="#_x0000_t75" style="width:72.85pt;height:15.9pt" o:ole="">
                              <v:imagedata r:id="rId22" o:title=""/>
                            </v:shape>
                            <o:OLEObject Type="Embed" ProgID="Equation.DSMT4" ShapeID="_x0000_i1039" DrawAspect="Content" ObjectID="_1689713716" r:id="rId32"/>
                          </w:object>
                        </w:r>
                        <w:r w:rsidR="00F238F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</w: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F238F3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420" w:dyaOrig="320" w14:anchorId="21F8C0FC">
                            <v:shape id="_x0000_i1041" type="#_x0000_t75" style="width:71.15pt;height:15.9pt" o:ole="">
                              <v:imagedata r:id="rId24" o:title=""/>
                            </v:shape>
                            <o:OLEObject Type="Embed" ProgID="Equation.DSMT4" ShapeID="_x0000_i1041" DrawAspect="Content" ObjectID="_1689713717" r:id="rId33"/>
                          </w:object>
                        </w:r>
                      </w:p>
                      <w:p w14:paraId="575522E3" w14:textId="23297032" w:rsidR="00E62F77" w:rsidRPr="00781DB2" w:rsidRDefault="00E62F77" w:rsidP="00781DB2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8283920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8A36A9"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D0823AC">
                <wp:extent cx="6615197" cy="5688280"/>
                <wp:effectExtent l="0" t="0" r="14605" b="2730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688280"/>
                          <a:chOff x="-12333" y="-4628"/>
                          <a:chExt cx="6513454" cy="268363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9"/>
                            <a:ext cx="6501130" cy="26790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FF5081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FF5081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B4FBBA" w14:textId="6E867AD4" w:rsidR="00504870" w:rsidRPr="00FF5081" w:rsidRDefault="00E62F77" w:rsidP="00FF5081">
                              <w:pPr>
                                <w:pStyle w:val="Footer"/>
                                <w:widowControl w:val="0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FF5081"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C74CF" w:rsidRPr="00FF5081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FF5081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C67245"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Dấu của tam thức bậc hai</w:t>
                              </w:r>
                            </w:p>
                            <w:p w14:paraId="38231066" w14:textId="77777777" w:rsidR="00FF5081" w:rsidRPr="00FF5081" w:rsidRDefault="00FF5081" w:rsidP="00FF5081">
                              <w:pPr>
                                <w:pStyle w:val="Footer"/>
                                <w:widowControl w:val="0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35DA41B" w14:textId="35647940" w:rsidR="00FF5081" w:rsidRDefault="00FF5081" w:rsidP="001F709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2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của tam thức bậc hai </w:t>
                              </w:r>
                              <w:r w:rsidR="00E47136"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8"/>
                                  <w:sz w:val="24"/>
                                  <w:szCs w:val="24"/>
                                </w:rPr>
                                <w:object w:dxaOrig="3140" w:dyaOrig="460" w14:anchorId="0C3DAEB8">
                                  <v:shape id="_x0000_i1043" type="#_x0000_t75" style="width:157.4pt;height:23.45pt" o:ole="">
                                    <v:imagedata r:id="rId34" o:title=""/>
                                  </v:shape>
                                  <o:OLEObject Type="Embed" ProgID="Equation.DSMT4" ShapeID="_x0000_i1043" DrawAspect="Content" ObjectID="_1689713718" r:id="rId35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được thể hiện trong bảng sau</w:t>
                              </w:r>
                            </w:p>
                            <w:p w14:paraId="79513E7D" w14:textId="77777777" w:rsidR="000C4D8D" w:rsidRPr="00FF5081" w:rsidRDefault="000C4D8D" w:rsidP="000C4D8D">
                              <w:pPr>
                                <w:pStyle w:val="Footer"/>
                                <w:widowControl w:val="0"/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W w:w="0" w:type="auto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2093"/>
                                <w:gridCol w:w="4972"/>
                              </w:tblGrid>
                              <w:tr w:rsidR="00FF5081" w:rsidRPr="00FF5081" w14:paraId="6453B89D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03BA82B0" w14:textId="77777777" w:rsidR="00FF5081" w:rsidRPr="00E47136" w:rsidRDefault="00FF5081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20" w:dyaOrig="279" w14:anchorId="5E77CCD6">
                                        <v:shape id="_x0000_i1045" type="#_x0000_t75" style="width:36.85pt;height:14.25pt" o:ole="">
                                          <v:imagedata r:id="rId36" o:title=""/>
                                        </v:shape>
                                        <o:OLEObject Type="Embed" ProgID="Equation.DSMT4" ShapeID="_x0000_i1045" DrawAspect="Content" ObjectID="_1689713719" r:id="rId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25345954" w14:textId="3B5FE3CE" w:rsidR="00FF5081" w:rsidRPr="00E47136" w:rsidRDefault="00E47136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2120" w:dyaOrig="440" w14:anchorId="34FA081B">
                                        <v:shape id="_x0000_i1047" type="#_x0000_t75" style="width:105.5pt;height:21.75pt" o:ole="">
                                          <v:imagedata r:id="rId38" o:title=""/>
                                        </v:shape>
                                        <o:OLEObject Type="Embed" ProgID="Equation.DSMT4" ShapeID="_x0000_i1047" DrawAspect="Content" ObjectID="_1689713720" r:id="rId39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7B52EBFB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7ADE5BB6" w14:textId="77777777" w:rsidR="00FF5081" w:rsidRPr="00E47136" w:rsidRDefault="00FF5081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40" w:dyaOrig="260" w14:anchorId="7715CFE4">
                                        <v:shape id="_x0000_i1049" type="#_x0000_t75" style="width:36.85pt;height:13.4pt" o:ole="">
                                          <v:imagedata r:id="rId40" o:title=""/>
                                        </v:shape>
                                        <o:OLEObject Type="Embed" ProgID="Equation.DSMT4" ShapeID="_x0000_i1049" DrawAspect="Content" ObjectID="_1689713721" r:id="rId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3F715EE9" w14:textId="0DC67456" w:rsidR="00FF5081" w:rsidRPr="00E47136" w:rsidRDefault="00E47136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30"/>
                                      </w:rPr>
                                      <w:object w:dxaOrig="3080" w:dyaOrig="720" w14:anchorId="1AD56719">
                                        <v:shape id="_x0000_i1051" type="#_x0000_t75" style="width:153.2pt;height:36.85pt" o:ole="">
                                          <v:imagedata r:id="rId42" o:title=""/>
                                        </v:shape>
                                        <o:OLEObject Type="Embed" ProgID="Equation.DSMT4" ShapeID="_x0000_i1051" DrawAspect="Content" ObjectID="_1689713722" r:id="rId43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5C2CB3D1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vMerge w:val="restart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3733E622" w14:textId="77777777" w:rsidR="00FF5081" w:rsidRPr="00E47136" w:rsidRDefault="00FF5081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0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20" w:dyaOrig="279" w14:anchorId="07E0FAEF">
                                        <v:shape id="_x0000_i1053" type="#_x0000_t75" style="width:36.85pt;height:14.25pt" o:ole="">
                                          <v:imagedata r:id="rId44" o:title=""/>
                                        </v:shape>
                                        <o:OLEObject Type="Embed" ProgID="Equation.DSMT4" ShapeID="_x0000_i1053" DrawAspect="Content" ObjectID="_1689713723" r:id="rId4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5D107A32" w14:textId="01FD3D51" w:rsidR="00FF5081" w:rsidRPr="00E47136" w:rsidRDefault="00E47136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4040" w:dyaOrig="440" w14:anchorId="5D0755ED">
                                        <v:shape id="_x0000_i1055" type="#_x0000_t75" style="width:201.75pt;height:21.75pt" o:ole="">
                                          <v:imagedata r:id="rId46" o:title=""/>
                                        </v:shape>
                                        <o:OLEObject Type="Embed" ProgID="Equation.DSMT4" ShapeID="_x0000_i1055" DrawAspect="Content" ObjectID="_1689713724" r:id="rId47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62BD602E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vMerge/>
                                    <w:shd w:val="clear" w:color="auto" w:fill="E7F3ED" w:themeFill="accent6" w:themeFillTint="33"/>
                                  </w:tcPr>
                                  <w:p w14:paraId="39FB4918" w14:textId="77777777" w:rsidR="00FF5081" w:rsidRPr="00FF5081" w:rsidRDefault="00FF5081" w:rsidP="00FF508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782FF455" w14:textId="1FE02877" w:rsidR="00FF5081" w:rsidRPr="00E47136" w:rsidRDefault="00E47136" w:rsidP="001F709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2720" w:dyaOrig="440" w14:anchorId="7D783A4A">
                                        <v:shape id="_x0000_i1057" type="#_x0000_t75" style="width:135.65pt;height:21.75pt" o:ole="">
                                          <v:imagedata r:id="rId48" o:title=""/>
                                        </v:shape>
                                        <o:OLEObject Type="Embed" ProgID="Equation.DSMT4" ShapeID="_x0000_i1057" DrawAspect="Content" ObjectID="_1689713725" r:id="rId4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46179B7" w14:textId="77777777" w:rsidR="000C4D8D" w:rsidRPr="000C4D8D" w:rsidRDefault="000C4D8D" w:rsidP="000C4D8D">
                              <w:pPr>
                                <w:pStyle w:val="Footer"/>
                                <w:widowControl w:val="0"/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61FB5EE" w14:textId="50C86F45" w:rsidR="00FF5081" w:rsidRPr="00FF5081" w:rsidRDefault="00FF5081" w:rsidP="001F709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ind w:left="993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tam thức bậc hai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086116E2">
                                  <v:shape id="_x0000_i1059" type="#_x0000_t75" style="width:67.8pt;height:16.75pt" o:ole="">
                                    <v:imagedata r:id="rId50" o:title=""/>
                                  </v:shape>
                                  <o:OLEObject Type="Embed" ProgID="Equation.DSMT4" ShapeID="_x0000_i1059" DrawAspect="Content" ObjectID="_1689713726" r:id="rId51"/>
                                </w:object>
                              </w:r>
                            </w:p>
                            <w:p w14:paraId="5993308B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FB78218">
                                  <v:shape id="_x0000_i1061" type="#_x0000_t75" style="width:190.9pt;height:40.2pt" o:ole="">
                                    <v:imagedata r:id="rId52" o:title=""/>
                                  </v:shape>
                                  <o:OLEObject Type="Embed" ProgID="Equation.DSMT4" ShapeID="_x0000_i1061" DrawAspect="Content" ObjectID="_1689713727" r:id="rId53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7EBA3077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E0689B8">
                                  <v:shape id="_x0000_i1063" type="#_x0000_t75" style="width:190.9pt;height:40.2pt" o:ole="">
                                    <v:imagedata r:id="rId54" o:title=""/>
                                  </v:shape>
                                  <o:OLEObject Type="Embed" ProgID="Equation.DSMT4" ShapeID="_x0000_i1063" DrawAspect="Content" ObjectID="_1689713728" r:id="rId55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47E23B9E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2BDE17C2">
                                  <v:shape id="_x0000_i1065" type="#_x0000_t75" style="width:190.9pt;height:40.2pt" o:ole="">
                                    <v:imagedata r:id="rId56" o:title=""/>
                                  </v:shape>
                                  <o:OLEObject Type="Embed" ProgID="Equation.DSMT4" ShapeID="_x0000_i1065" DrawAspect="Content" ObjectID="_1689713729" r:id="rId57"/>
                                </w:object>
                              </w:r>
                            </w:p>
                            <w:p w14:paraId="4D15F5F0" w14:textId="77777777" w:rsidR="00FF5081" w:rsidRPr="00FF5081" w:rsidRDefault="00FF5081" w:rsidP="006355E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0" w:line="240" w:lineRule="auto"/>
                                <w:ind w:left="1890" w:hanging="27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24244FF">
                                  <v:shape id="_x0000_i1067" type="#_x0000_t75" style="width:190.9pt;height:40.2pt" o:ole="">
                                    <v:imagedata r:id="rId58" o:title=""/>
                                  </v:shape>
                                  <o:OLEObject Type="Embed" ProgID="Equation.DSMT4" ShapeID="_x0000_i1067" DrawAspect="Content" ObjectID="_1689713730" r:id="rId59"/>
                                </w:object>
                              </w:r>
                            </w:p>
                            <w:p w14:paraId="5EBC2EDB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447.9pt;mso-position-horizontal-relative:char;mso-position-vertical-relative:line" coordorigin="-123,-46" coordsize="65134,268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">
                <v:shape id="Rectangle: Diagonal Corners Rounded 2" o:spid="_x0000_s1076" style="position:absolute;width:65011;height:26790;visibility:visible;mso-wrap-style:square;v-text-anchor:middle" coordsize="6501130,26790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" adj="-11796480,,5400" path="m25371,l6430189,v39180,,70941,31761,70941,70941l6501130,2653674v,14012,-11359,25371,-25371,25371l70941,2679045c31761,2679045,,2647284,,2608104l,25371c,11359,11359,,25371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5371,0;6430189,0;6501130,70941;6501130,2653674;6475759,2679045;70941,2679045;0,2608104;0,25371;25371,0" o:connectangles="0,0,0,0,0,0,0,0,0" textboxrect="0,0,6501130,2679045"/>
                  <v:textbox>
                    <w:txbxContent>
                      <w:p w14:paraId="696EB97D" w14:textId="77777777" w:rsidR="00E62F77" w:rsidRPr="00FF5081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FF5081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B4FBBA" w14:textId="6E867AD4" w:rsidR="00504870" w:rsidRPr="00FF5081" w:rsidRDefault="00E62F77" w:rsidP="00FF5081">
                        <w:pPr>
                          <w:pStyle w:val="Footer"/>
                          <w:widowControl w:val="0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FF5081"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BC74CF" w:rsidRPr="00FF5081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FF5081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C67245" w:rsidRPr="00FF508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Dấu của tam thức bậc hai</w:t>
                        </w:r>
                      </w:p>
                      <w:p w14:paraId="38231066" w14:textId="77777777" w:rsidR="00FF5081" w:rsidRPr="00FF5081" w:rsidRDefault="00FF5081" w:rsidP="00FF5081">
                        <w:pPr>
                          <w:pStyle w:val="Footer"/>
                          <w:widowControl w:val="0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35DA41B" w14:textId="35647940" w:rsidR="00FF5081" w:rsidRDefault="00FF5081" w:rsidP="001F709B">
                        <w:pPr>
                          <w:pStyle w:val="Footer"/>
                          <w:widowControl w:val="0"/>
                          <w:numPr>
                            <w:ilvl w:val="0"/>
                            <w:numId w:val="12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của tam thức bậc hai </w:t>
                        </w:r>
                        <w:r w:rsidR="00E47136" w:rsidRPr="00FF5081">
                          <w:rPr>
                            <w:rFonts w:ascii="Chu Van An" w:hAnsi="Chu Van An" w:cs="Chu Van An"/>
                            <w:b/>
                            <w:i/>
                            <w:position w:val="-18"/>
                            <w:sz w:val="24"/>
                            <w:szCs w:val="24"/>
                          </w:rPr>
                          <w:object w:dxaOrig="3140" w:dyaOrig="460" w14:anchorId="0C3DAEB8">
                            <v:shape id="_x0000_i1043" type="#_x0000_t75" style="width:157.4pt;height:23.45pt" o:ole="">
                              <v:imagedata r:id="rId34" o:title=""/>
                            </v:shape>
                            <o:OLEObject Type="Embed" ProgID="Equation.DSMT4" ShapeID="_x0000_i1043" DrawAspect="Content" ObjectID="_1689713718" r:id="rId60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được thể hiện trong bảng sau</w:t>
                        </w:r>
                      </w:p>
                      <w:p w14:paraId="79513E7D" w14:textId="77777777" w:rsidR="000C4D8D" w:rsidRPr="00FF5081" w:rsidRDefault="000C4D8D" w:rsidP="000C4D8D">
                        <w:pPr>
                          <w:pStyle w:val="Footer"/>
                          <w:widowControl w:val="0"/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0" w:type="auto"/>
                          <w:jc w:val="center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2093"/>
                          <w:gridCol w:w="4972"/>
                        </w:tblGrid>
                        <w:tr w:rsidR="00FF5081" w:rsidRPr="00FF5081" w14:paraId="6453B89D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03BA82B0" w14:textId="77777777" w:rsidR="00FF5081" w:rsidRPr="00E47136" w:rsidRDefault="00FF5081" w:rsidP="001F709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20" w:dyaOrig="279" w14:anchorId="5E77CCD6">
                                  <v:shape id="_x0000_i1045" type="#_x0000_t75" style="width:36.85pt;height:14.25pt" o:ole="">
                                    <v:imagedata r:id="rId36" o:title=""/>
                                  </v:shape>
                                  <o:OLEObject Type="Embed" ProgID="Equation.DSMT4" ShapeID="_x0000_i1045" DrawAspect="Content" ObjectID="_1689713719" r:id="rId61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25345954" w14:textId="3B5FE3CE" w:rsidR="00FF5081" w:rsidRPr="00E47136" w:rsidRDefault="00E47136" w:rsidP="001F709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2120" w:dyaOrig="440" w14:anchorId="34FA081B">
                                  <v:shape id="_x0000_i1047" type="#_x0000_t75" style="width:105.5pt;height:21.75pt" o:ole="">
                                    <v:imagedata r:id="rId38" o:title=""/>
                                  </v:shape>
                                  <o:OLEObject Type="Embed" ProgID="Equation.DSMT4" ShapeID="_x0000_i1047" DrawAspect="Content" ObjectID="_1689713720" r:id="rId62"/>
                                </w:object>
                              </w:r>
                            </w:p>
                          </w:tc>
                        </w:tr>
                        <w:tr w:rsidR="00FF5081" w:rsidRPr="00FF5081" w14:paraId="7B52EBFB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7ADE5BB6" w14:textId="77777777" w:rsidR="00FF5081" w:rsidRPr="00E47136" w:rsidRDefault="00FF5081" w:rsidP="001F709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40" w:dyaOrig="260" w14:anchorId="7715CFE4">
                                  <v:shape id="_x0000_i1049" type="#_x0000_t75" style="width:36.85pt;height:13.4pt" o:ole="">
                                    <v:imagedata r:id="rId40" o:title=""/>
                                  </v:shape>
                                  <o:OLEObject Type="Embed" ProgID="Equation.DSMT4" ShapeID="_x0000_i1049" DrawAspect="Content" ObjectID="_1689713721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3F715EE9" w14:textId="0DC67456" w:rsidR="00FF5081" w:rsidRPr="00E47136" w:rsidRDefault="00E47136" w:rsidP="001F709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30"/>
                                </w:rPr>
                                <w:object w:dxaOrig="3080" w:dyaOrig="720" w14:anchorId="1AD56719">
                                  <v:shape id="_x0000_i1051" type="#_x0000_t75" style="width:153.2pt;height:36.85pt" o:ole="">
                                    <v:imagedata r:id="rId42" o:title=""/>
                                  </v:shape>
                                  <o:OLEObject Type="Embed" ProgID="Equation.DSMT4" ShapeID="_x0000_i1051" DrawAspect="Content" ObjectID="_1689713722" r:id="rId64"/>
                                </w:object>
                              </w:r>
                            </w:p>
                          </w:tc>
                        </w:tr>
                        <w:tr w:rsidR="00FF5081" w:rsidRPr="00FF5081" w14:paraId="5C2CB3D1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vMerge w:val="restart"/>
                              <w:shd w:val="clear" w:color="auto" w:fill="E7F3ED" w:themeFill="accent6" w:themeFillTint="33"/>
                              <w:vAlign w:val="center"/>
                            </w:tcPr>
                            <w:p w14:paraId="3733E622" w14:textId="77777777" w:rsidR="00FF5081" w:rsidRPr="00E47136" w:rsidRDefault="00FF5081" w:rsidP="001F709B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20" w:dyaOrig="279" w14:anchorId="07E0FAEF">
                                  <v:shape id="_x0000_i1053" type="#_x0000_t75" style="width:36.85pt;height:14.25pt" o:ole="">
                                    <v:imagedata r:id="rId44" o:title=""/>
                                  </v:shape>
                                  <o:OLEObject Type="Embed" ProgID="Equation.DSMT4" ShapeID="_x0000_i1053" DrawAspect="Content" ObjectID="_1689713723" r:id="rId65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5D107A32" w14:textId="01FD3D51" w:rsidR="00FF5081" w:rsidRPr="00E47136" w:rsidRDefault="00E47136" w:rsidP="001F709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4040" w:dyaOrig="440" w14:anchorId="5D0755ED">
                                  <v:shape id="_x0000_i1055" type="#_x0000_t75" style="width:201.75pt;height:21.75pt" o:ole="">
                                    <v:imagedata r:id="rId46" o:title=""/>
                                  </v:shape>
                                  <o:OLEObject Type="Embed" ProgID="Equation.DSMT4" ShapeID="_x0000_i1055" DrawAspect="Content" ObjectID="_1689713724" r:id="rId66"/>
                                </w:object>
                              </w:r>
                            </w:p>
                          </w:tc>
                        </w:tr>
                        <w:tr w:rsidR="00FF5081" w:rsidRPr="00FF5081" w14:paraId="62BD602E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vMerge/>
                              <w:shd w:val="clear" w:color="auto" w:fill="E7F3ED" w:themeFill="accent6" w:themeFillTint="33"/>
                            </w:tcPr>
                            <w:p w14:paraId="39FB4918" w14:textId="77777777" w:rsidR="00FF5081" w:rsidRPr="00FF5081" w:rsidRDefault="00FF5081" w:rsidP="00FF5081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782FF455" w14:textId="1FE02877" w:rsidR="00FF5081" w:rsidRPr="00E47136" w:rsidRDefault="00E47136" w:rsidP="001F709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2720" w:dyaOrig="440" w14:anchorId="7D783A4A">
                                  <v:shape id="_x0000_i1057" type="#_x0000_t75" style="width:135.65pt;height:21.75pt" o:ole="">
                                    <v:imagedata r:id="rId48" o:title=""/>
                                  </v:shape>
                                  <o:OLEObject Type="Embed" ProgID="Equation.DSMT4" ShapeID="_x0000_i1057" DrawAspect="Content" ObjectID="_1689713725" r:id="rId67"/>
                                </w:object>
                              </w:r>
                            </w:p>
                          </w:tc>
                        </w:tr>
                      </w:tbl>
                      <w:p w14:paraId="346179B7" w14:textId="77777777" w:rsidR="000C4D8D" w:rsidRPr="000C4D8D" w:rsidRDefault="000C4D8D" w:rsidP="000C4D8D">
                        <w:pPr>
                          <w:pStyle w:val="Footer"/>
                          <w:widowControl w:val="0"/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61FB5EE" w14:textId="50C86F45" w:rsidR="00FF5081" w:rsidRPr="00FF5081" w:rsidRDefault="00FF5081" w:rsidP="001F709B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ind w:left="993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Nhận xét:</w:t>
                        </w:r>
                        <w:r w:rsidRPr="00FF508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tam thức bậc hai </w:t>
                        </w:r>
                        <w:r w:rsidRPr="00FF508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086116E2">
                            <v:shape id="_x0000_i1059" type="#_x0000_t75" style="width:67.8pt;height:16.75pt" o:ole="">
                              <v:imagedata r:id="rId50" o:title=""/>
                            </v:shape>
                            <o:OLEObject Type="Embed" ProgID="Equation.DSMT4" ShapeID="_x0000_i1059" DrawAspect="Content" ObjectID="_1689713726" r:id="rId68"/>
                          </w:object>
                        </w:r>
                      </w:p>
                      <w:p w14:paraId="5993308B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0FB78218">
                            <v:shape id="_x0000_i1061" type="#_x0000_t75" style="width:190.9pt;height:40.2pt" o:ole="">
                              <v:imagedata r:id="rId52" o:title=""/>
                            </v:shape>
                            <o:OLEObject Type="Embed" ProgID="Equation.DSMT4" ShapeID="_x0000_i1061" DrawAspect="Content" ObjectID="_1689713727" r:id="rId69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7EBA3077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0E0689B8">
                            <v:shape id="_x0000_i1063" type="#_x0000_t75" style="width:190.9pt;height:40.2pt" o:ole="">
                              <v:imagedata r:id="rId54" o:title=""/>
                            </v:shape>
                            <o:OLEObject Type="Embed" ProgID="Equation.DSMT4" ShapeID="_x0000_i1063" DrawAspect="Content" ObjectID="_1689713728" r:id="rId70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47E23B9E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2BDE17C2">
                            <v:shape id="_x0000_i1065" type="#_x0000_t75" style="width:190.9pt;height:40.2pt" o:ole="">
                              <v:imagedata r:id="rId56" o:title=""/>
                            </v:shape>
                            <o:OLEObject Type="Embed" ProgID="Equation.DSMT4" ShapeID="_x0000_i1065" DrawAspect="Content" ObjectID="_1689713729" r:id="rId71"/>
                          </w:object>
                        </w:r>
                      </w:p>
                      <w:p w14:paraId="4D15F5F0" w14:textId="77777777" w:rsidR="00FF5081" w:rsidRPr="00FF5081" w:rsidRDefault="00FF5081" w:rsidP="006355E3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after="0" w:line="240" w:lineRule="auto"/>
                          <w:ind w:left="1890" w:hanging="27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position w:val="-34"/>
                            <w:sz w:val="24"/>
                            <w:szCs w:val="24"/>
                          </w:rPr>
                          <w:object w:dxaOrig="3800" w:dyaOrig="800" w14:anchorId="024244FF">
                            <v:shape id="_x0000_i1067" type="#_x0000_t75" style="width:190.9pt;height:40.2pt" o:ole="">
                              <v:imagedata r:id="rId58" o:title=""/>
                            </v:shape>
                            <o:OLEObject Type="Embed" ProgID="Equation.DSMT4" ShapeID="_x0000_i1067" DrawAspect="Content" ObjectID="_1689713730" r:id="rId72"/>
                          </w:object>
                        </w:r>
                      </w:p>
                      <w:p w14:paraId="5EBC2EDB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458E5241" w:rsidR="00993994" w:rsidRPr="00920492" w:rsidRDefault="005436C3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DE059B7" wp14:editId="7FF65D1A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7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1767BDE6">
                <wp:extent cx="6547104" cy="3424795"/>
                <wp:effectExtent l="0" t="19050" r="25400" b="234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24795"/>
                          <a:chOff x="0" y="0"/>
                          <a:chExt cx="6547104" cy="332776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196"/>
                            <a:ext cx="6547104" cy="306757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EEA63C" w14:textId="77777777" w:rsidR="00DE0E8D" w:rsidRDefault="00DE0E8D" w:rsidP="00DE0E8D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50CAB0D4" w:rsidR="00E62F77" w:rsidRPr="00233DAE" w:rsidRDefault="00233DAE" w:rsidP="00DE0E8D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E62F77" w:rsidRPr="00233DA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="00E62F77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="00E62F77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68649DE0" w14:textId="78342560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ind w:left="70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Dựa vào định lí về dấu của tam thức bậc hai để xét dấu của biểu thức chứa nó.</w:t>
                              </w:r>
                            </w:p>
                            <w:p w14:paraId="77097BEE" w14:textId="400941B5" w:rsidR="00233DAE" w:rsidRPr="00233DAE" w:rsidRDefault="00233DAE" w:rsidP="001F709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đa thức bậc cao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540" w:dyaOrig="320" w14:anchorId="2D1785E6">
                                  <v:shape id="_x0000_i1069" type="#_x0000_t75" style="width:26.8pt;height:15.9pt" o:ole="">
                                    <v:imagedata r:id="rId73" o:title=""/>
                                  </v:shape>
                                  <o:OLEObject Type="Embed" ProgID="Equation.DSMT4" ShapeID="_x0000_i1069" DrawAspect="Content" ObjectID="_1689713731" r:id="rId74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 làm như sau</w:t>
                              </w:r>
                            </w:p>
                            <w:p w14:paraId="41E44655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Phân tích đa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400" w14:anchorId="7A788F22">
                                  <v:shape id="_x0000_i1071" type="#_x0000_t75" style="width:31pt;height:20.95pt" o:ole="">
                                    <v:imagedata r:id="rId75" o:title=""/>
                                  </v:shape>
                                  <o:OLEObject Type="Embed" ProgID="Equation.DSMT4" ShapeID="_x0000_i1071" DrawAspect="Content" ObjectID="_1689713732" r:id="rId76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tích các tam thức bậc hai (hoặc có cả nhị thức bậc nhất)</w:t>
                              </w:r>
                            </w:p>
                            <w:p w14:paraId="6D6B01DE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Lập bảng xét dấu của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400" w14:anchorId="7E180F99">
                                  <v:shape id="_x0000_i1073" type="#_x0000_t75" style="width:31pt;height:20.95pt" o:ole="">
                                    <v:imagedata r:id="rId77" o:title=""/>
                                  </v:shape>
                                  <o:OLEObject Type="Embed" ProgID="Equation.DSMT4" ShapeID="_x0000_i1073" DrawAspect="Content" ObjectID="_1689713733" r:id="rId78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 Từ đó suy ra dấu của nó .</w:t>
                              </w:r>
                            </w:p>
                            <w:p w14:paraId="3D339D6E" w14:textId="413D4D46" w:rsidR="00233DAE" w:rsidRPr="00233DAE" w:rsidRDefault="00233DAE" w:rsidP="001F709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clear" w:pos="4680"/>
                                  <w:tab w:val="clear" w:pos="9360"/>
                                </w:tabs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phân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60" w:dyaOrig="720" w14:anchorId="7C1B5159">
                                  <v:shape id="_x0000_i1075" type="#_x0000_t75" style="width:28.45pt;height:36.85pt" o:ole="">
                                    <v:imagedata r:id="rId79" o:title=""/>
                                  </v:shape>
                                  <o:OLEObject Type="Embed" ProgID="Equation.DSMT4" ShapeID="_x0000_i1075" DrawAspect="Content" ObjectID="_1689713734" r:id="rId80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(trong đó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340" w:dyaOrig="440" w14:anchorId="3F0CAB68">
                                  <v:shape id="_x0000_i1077" type="#_x0000_t75" style="width:66.15pt;height:21.75pt" o:ole="">
                                    <v:imagedata r:id="rId81" o:title=""/>
                                  </v:shape>
                                  <o:OLEObject Type="Embed" ProgID="Equation.DSMT4" ShapeID="_x0000_i1077" DrawAspect="Content" ObjectID="_1689713735" r:id="rId82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các đa thức) ta làm như sau</w:t>
                              </w:r>
                            </w:p>
                            <w:p w14:paraId="002B6180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Phân tích đa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340" w:dyaOrig="440" w14:anchorId="64189A28">
                                  <v:shape id="_x0000_i1079" type="#_x0000_t75" style="width:66.15pt;height:21.75pt" o:ole="">
                                    <v:imagedata r:id="rId83" o:title=""/>
                                  </v:shape>
                                  <o:OLEObject Type="Embed" ProgID="Equation.DSMT4" ShapeID="_x0000_i1079" DrawAspect="Content" ObjectID="_1689713736" r:id="rId84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tích các tam thức bậc hai (hoặc có cả nhị thức bậc nhất)</w:t>
                              </w:r>
                            </w:p>
                            <w:p w14:paraId="1B482B7E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Lập bảng xét dấu của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60" w:dyaOrig="720" w14:anchorId="1EDEE785">
                                  <v:shape id="_x0000_i1081" type="#_x0000_t75" style="width:28.45pt;height:36.85pt" o:ole="">
                                    <v:imagedata r:id="rId85" o:title=""/>
                                  </v:shape>
                                  <o:OLEObject Type="Embed" ProgID="Equation.DSMT4" ShapeID="_x0000_i1081" DrawAspect="Content" ObjectID="_1689713737" r:id="rId86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 Từ đó suy ra dấu của nó.</w:t>
                              </w:r>
                            </w:p>
                            <w:p w14:paraId="5D48B88B" w14:textId="77777777" w:rsidR="00233DAE" w:rsidRPr="00233DAE" w:rsidRDefault="00233DAE" w:rsidP="00BD1060">
                              <w:pPr>
                                <w:ind w:left="720" w:firstLine="720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13" cy="485775"/>
                                  <a:chOff x="1502180" y="0"/>
                                  <a:chExt cx="4660013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04"/>
                                    <a:ext cx="4550479" cy="390953"/>
                                    <a:chOff x="1611714" y="83004"/>
                                    <a:chExt cx="4550479" cy="390953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6" y="83004"/>
                                      <a:ext cx="4401277" cy="34273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8772F2" w14:textId="77777777" w:rsidR="00233DAE" w:rsidRPr="005C7493" w:rsidRDefault="00233DAE" w:rsidP="00233DAE">
                                        <w:pPr>
                                          <w:pStyle w:val="Footer"/>
                                          <w:widowControl w:val="0"/>
                                          <w:tabs>
                                            <w:tab w:val="clear" w:pos="4680"/>
                                            <w:tab w:val="clear" w:pos="9360"/>
                                          </w:tabs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C7493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Xét dấu của biểu thức chứa tam thức bậc hai.</w:t>
                                        </w:r>
                                      </w:p>
                                      <w:p w14:paraId="4CDFFA22" w14:textId="7AD50F95" w:rsidR="00E62F77" w:rsidRPr="00603737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6E26B0B1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269.65pt;mso-position-horizontal-relative:char;mso-position-vertical-relative:line" coordsize="65471,33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">
                <v:shape id="Rectangle: Diagonal Corners Rounded 1" o:spid="_x0000_s1100" style="position:absolute;top:2601;width:65471;height:3067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0558;6547104,3038523;6532329,3067572;112179,3067572;0,2847014;0,29049;14775,0" o:connectangles="0,0,0,0,0,0,0,0,0" textboxrect="0,0,6435090,1533525"/>
                  <v:textbox>
                    <w:txbxContent>
                      <w:p w14:paraId="0AEEA63C" w14:textId="77777777" w:rsidR="00DE0E8D" w:rsidRDefault="00DE0E8D" w:rsidP="00DE0E8D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50CAB0D4" w:rsidR="00E62F77" w:rsidRPr="00233DAE" w:rsidRDefault="00233DAE" w:rsidP="00DE0E8D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E62F77" w:rsidRPr="00233DA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="00E62F77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="00E62F77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68649DE0" w14:textId="78342560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8"/>
                          </w:numPr>
                          <w:ind w:left="70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Dựa vào định lí về dấu của tam thức bậc hai để xét dấu của biểu thức chứa nó.</w:t>
                        </w:r>
                      </w:p>
                      <w:p w14:paraId="77097BEE" w14:textId="400941B5" w:rsidR="00233DAE" w:rsidRPr="00233DAE" w:rsidRDefault="00233DAE" w:rsidP="001F709B">
                        <w:pPr>
                          <w:pStyle w:val="Footer"/>
                          <w:widowControl w:val="0"/>
                          <w:numPr>
                            <w:ilvl w:val="0"/>
                            <w:numId w:val="16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đa thức bậc cao </w:t>
                        </w:r>
                        <w:r w:rsidRPr="00233DAE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540" w:dyaOrig="320" w14:anchorId="2D1785E6">
                            <v:shape id="_x0000_i1069" type="#_x0000_t75" style="width:26.8pt;height:15.9pt" o:ole="">
                              <v:imagedata r:id="rId73" o:title=""/>
                            </v:shape>
                            <o:OLEObject Type="Embed" ProgID="Equation.DSMT4" ShapeID="_x0000_i1069" DrawAspect="Content" ObjectID="_1689713731" r:id="rId87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 làm như sau</w:t>
                        </w:r>
                      </w:p>
                      <w:p w14:paraId="41E44655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Phân tích đa thức </w:t>
                        </w:r>
                        <w:r w:rsidRPr="00233DA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400" w14:anchorId="7A788F22">
                            <v:shape id="_x0000_i1071" type="#_x0000_t75" style="width:31pt;height:20.95pt" o:ole="">
                              <v:imagedata r:id="rId75" o:title=""/>
                            </v:shape>
                            <o:OLEObject Type="Embed" ProgID="Equation.DSMT4" ShapeID="_x0000_i1071" DrawAspect="Content" ObjectID="_1689713732" r:id="rId88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tích các tam thức bậc hai (hoặc có cả nhị thức bậc nhất)</w:t>
                        </w:r>
                      </w:p>
                      <w:p w14:paraId="6D6B01DE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Lập bảng xét dấu của</w:t>
                        </w:r>
                        <w:r w:rsidRPr="00233DA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400" w14:anchorId="7E180F99">
                            <v:shape id="_x0000_i1073" type="#_x0000_t75" style="width:31pt;height:20.95pt" o:ole="">
                              <v:imagedata r:id="rId77" o:title=""/>
                            </v:shape>
                            <o:OLEObject Type="Embed" ProgID="Equation.DSMT4" ShapeID="_x0000_i1073" DrawAspect="Content" ObjectID="_1689713733" r:id="rId89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 Từ đó suy ra dấu của nó .</w:t>
                        </w:r>
                      </w:p>
                      <w:p w14:paraId="3D339D6E" w14:textId="413D4D46" w:rsidR="00233DAE" w:rsidRPr="00233DAE" w:rsidRDefault="00233DAE" w:rsidP="001F709B">
                        <w:pPr>
                          <w:pStyle w:val="Footer"/>
                          <w:widowControl w:val="0"/>
                          <w:numPr>
                            <w:ilvl w:val="0"/>
                            <w:numId w:val="16"/>
                          </w:numPr>
                          <w:tabs>
                            <w:tab w:val="clear" w:pos="4680"/>
                            <w:tab w:val="clear" w:pos="9360"/>
                          </w:tabs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phân thức </w:t>
                        </w:r>
                        <w:r w:rsidRPr="00233DAE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60" w:dyaOrig="720" w14:anchorId="7C1B5159">
                            <v:shape id="_x0000_i1075" type="#_x0000_t75" style="width:28.45pt;height:36.85pt" o:ole="">
                              <v:imagedata r:id="rId79" o:title=""/>
                            </v:shape>
                            <o:OLEObject Type="Embed" ProgID="Equation.DSMT4" ShapeID="_x0000_i1075" DrawAspect="Content" ObjectID="_1689713734" r:id="rId90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(trong đó </w:t>
                        </w:r>
                        <w:r w:rsidRPr="00233DAE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340" w:dyaOrig="440" w14:anchorId="3F0CAB68">
                            <v:shape id="_x0000_i1077" type="#_x0000_t75" style="width:66.15pt;height:21.75pt" o:ole="">
                              <v:imagedata r:id="rId81" o:title=""/>
                            </v:shape>
                            <o:OLEObject Type="Embed" ProgID="Equation.DSMT4" ShapeID="_x0000_i1077" DrawAspect="Content" ObjectID="_1689713735" r:id="rId91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các đa thức) ta làm như sau</w:t>
                        </w:r>
                      </w:p>
                      <w:p w14:paraId="002B6180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Phân tích đa thức </w:t>
                        </w:r>
                        <w:r w:rsidRPr="00233DAE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340" w:dyaOrig="440" w14:anchorId="64189A28">
                            <v:shape id="_x0000_i1079" type="#_x0000_t75" style="width:66.15pt;height:21.75pt" o:ole="">
                              <v:imagedata r:id="rId83" o:title=""/>
                            </v:shape>
                            <o:OLEObject Type="Embed" ProgID="Equation.DSMT4" ShapeID="_x0000_i1079" DrawAspect="Content" ObjectID="_1689713736" r:id="rId92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tích các tam thức bậc hai (hoặc có cả nhị thức bậc nhất)</w:t>
                        </w:r>
                      </w:p>
                      <w:p w14:paraId="1B482B7E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Lập bảng xét dấu của </w:t>
                        </w:r>
                        <w:r w:rsidRPr="00233DAE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60" w:dyaOrig="720" w14:anchorId="1EDEE785">
                            <v:shape id="_x0000_i1081" type="#_x0000_t75" style="width:28.45pt;height:36.85pt" o:ole="">
                              <v:imagedata r:id="rId85" o:title=""/>
                            </v:shape>
                            <o:OLEObject Type="Embed" ProgID="Equation.DSMT4" ShapeID="_x0000_i1081" DrawAspect="Content" ObjectID="_1689713737" r:id="rId93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 Từ đó suy ra dấu của nó.</w:t>
                        </w:r>
                      </w:p>
                      <w:p w14:paraId="5D48B88B" w14:textId="77777777" w:rsidR="00233DAE" w:rsidRPr="00233DAE" w:rsidRDefault="00233DAE" w:rsidP="00BD1060">
                        <w:pPr>
                          <w:ind w:left="720" w:firstLine="720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94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0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4;height:3909" coordorigin="16117,830" coordsize="45504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2;height:34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" adj="2124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8772F2" w14:textId="77777777" w:rsidR="00233DAE" w:rsidRPr="005C7493" w:rsidRDefault="00233DAE" w:rsidP="00233DAE">
                                  <w:pPr>
                                    <w:pStyle w:val="Footer"/>
                                    <w:widowControl w:val="0"/>
                                    <w:tabs>
                                      <w:tab w:val="clear" w:pos="4680"/>
                                      <w:tab w:val="clear" w:pos="9360"/>
                                    </w:tabs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5C7493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Xét dấu của biểu thức chứa tam thức bậc hai.</w:t>
                                  </w:r>
                                </w:p>
                                <w:p w14:paraId="4CDFFA22" w14:textId="7AD50F95" w:rsidR="00E62F77" w:rsidRPr="00603737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6E26B0B1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BC22352" w:rsidR="00EC5D1C" w:rsidRPr="00920492" w:rsidRDefault="00EC5D1C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87465A5" w14:textId="77777777" w:rsidR="00BB08BC" w:rsidRPr="00920492" w:rsidRDefault="00BB08BC" w:rsidP="00D83895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  <w:lang w:val="pt-BR"/>
        </w:rPr>
        <w:t xml:space="preserve">Tam thức bậc hai </w:t>
      </w:r>
      <w:r w:rsidRPr="00920492">
        <w:rPr>
          <w:rFonts w:ascii="Chu Van An" w:eastAsia="Arial" w:hAnsi="Chu Van An" w:cs="Chu Van An"/>
          <w:position w:val="-14"/>
          <w:sz w:val="24"/>
          <w:szCs w:val="24"/>
        </w:rPr>
        <w:object w:dxaOrig="1875" w:dyaOrig="405" w14:anchorId="50B943E6">
          <v:shape id="_x0000_i1082" type="#_x0000_t75" style="width:93.75pt;height:20.95pt" o:ole="">
            <v:imagedata r:id="rId95" o:title=""/>
          </v:shape>
          <o:OLEObject Type="Embed" ProgID="Equation.DSMT4" ShapeID="_x0000_i1082" DrawAspect="Content" ObjectID="_1689713032" r:id="rId96"/>
        </w:object>
      </w:r>
      <w:r w:rsidRPr="00920492">
        <w:rPr>
          <w:rFonts w:ascii="Chu Van An" w:hAnsi="Chu Van An" w:cs="Chu Van An"/>
          <w:sz w:val="24"/>
          <w:szCs w:val="24"/>
          <w:lang w:val="pt-BR"/>
        </w:rPr>
        <w:t xml:space="preserve"> âm khi.</w:t>
      </w:r>
    </w:p>
    <w:p w14:paraId="746C2FB9" w14:textId="77777777" w:rsidR="00BB08BC" w:rsidRPr="00920492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Arial" w:hAnsi="Chu Van An" w:cs="Chu Van An"/>
          <w:position w:val="-14"/>
          <w:sz w:val="24"/>
          <w:szCs w:val="24"/>
        </w:rPr>
        <w:object w:dxaOrig="2175" w:dyaOrig="405" w14:anchorId="6E6EA758">
          <v:shape id="_x0000_i1083" type="#_x0000_t75" style="width:108.85pt;height:20.95pt" o:ole="">
            <v:imagedata r:id="rId97" o:title=""/>
          </v:shape>
          <o:OLEObject Type="Embed" ProgID="Equation.DSMT4" ShapeID="_x0000_i1083" DrawAspect="Content" ObjectID="_1689713033" r:id="rId98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Arial" w:hAnsi="Chu Van An" w:cs="Chu Van An"/>
          <w:position w:val="-14"/>
          <w:sz w:val="24"/>
          <w:szCs w:val="24"/>
        </w:rPr>
        <w:object w:dxaOrig="1065" w:dyaOrig="405" w14:anchorId="2616BE2D">
          <v:shape id="_x0000_i1084" type="#_x0000_t75" style="width:53.6pt;height:20.95pt" o:ole="">
            <v:imagedata r:id="rId99" o:title=""/>
          </v:shape>
          <o:OLEObject Type="Embed" ProgID="Equation.DSMT4" ShapeID="_x0000_i1084" DrawAspect="Content" ObjectID="_1689713034" r:id="rId10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756FC2AA" w14:textId="36D514B6" w:rsidR="00BB08BC" w:rsidRPr="00920492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920492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518A8AB4">
          <v:shape id="_x0000_i1085" type="#_x0000_t75" style="width:35.15pt;height:20.95pt" o:ole="">
            <v:imagedata r:id="rId101" o:title=""/>
          </v:shape>
          <o:OLEObject Type="Embed" ProgID="Equation.DSMT4" ShapeID="_x0000_i1085" DrawAspect="Content" ObjectID="_1689713035" r:id="rId10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="005C7493"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920492">
        <w:rPr>
          <w:rFonts w:ascii="Chu Van An" w:eastAsia="Arial" w:hAnsi="Chu Van An" w:cs="Chu Van An"/>
          <w:position w:val="-14"/>
          <w:sz w:val="24"/>
          <w:szCs w:val="24"/>
        </w:rPr>
        <w:object w:dxaOrig="2160" w:dyaOrig="405" w14:anchorId="4AF80ABC">
          <v:shape id="_x0000_i1086" type="#_x0000_t75" style="width:108.85pt;height:20.95pt" o:ole="">
            <v:imagedata r:id="rId103" o:title=""/>
          </v:shape>
          <o:OLEObject Type="Embed" ProgID="Equation.DSMT4" ShapeID="_x0000_i1086" DrawAspect="Content" ObjectID="_1689713036" r:id="rId104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5B8BFAB4" w14:textId="5F61B59F" w:rsidR="00BB08BC" w:rsidRPr="00920492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1DAA7A" w14:textId="77777777" w:rsidR="00BB08BC" w:rsidRPr="00920492" w:rsidRDefault="00BB08BC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920492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2121D10E" w14:textId="77777777" w:rsidR="00BB08BC" w:rsidRPr="00920492" w:rsidRDefault="00BB08BC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Ta có </w:t>
      </w:r>
      <w:r w:rsidRPr="00920492">
        <w:rPr>
          <w:rFonts w:ascii="Chu Van An" w:eastAsia="Arial" w:hAnsi="Chu Van An" w:cs="Chu Van An"/>
          <w:position w:val="-6"/>
          <w:sz w:val="24"/>
          <w:szCs w:val="24"/>
        </w:rPr>
        <w:object w:dxaOrig="2835" w:dyaOrig="315" w14:anchorId="28C0A4FE">
          <v:shape id="_x0000_i1087" type="#_x0000_t75" style="width:142.35pt;height:15.9pt" o:ole="">
            <v:imagedata r:id="rId105" o:title=""/>
          </v:shape>
          <o:OLEObject Type="Embed" ProgID="Equation.DSMT4" ShapeID="_x0000_i1087" DrawAspect="Content" ObjectID="_1689713037" r:id="rId106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295DCB8C" w14:textId="77777777" w:rsidR="00BB08BC" w:rsidRPr="00920492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920492">
        <w:rPr>
          <w:rFonts w:ascii="Chu Van An" w:eastAsia="Calibri" w:hAnsi="Chu Van An" w:cs="Chu Van An"/>
          <w:sz w:val="24"/>
          <w:szCs w:val="24"/>
          <w:lang w:val="nl-NL"/>
        </w:rPr>
        <w:t xml:space="preserve">Tam thức bậc hai nào sau đây luôn dương với mọi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01865DD3">
          <v:shape id="_x0000_i1088" type="#_x0000_t75" style="width:32.65pt;height:14.25pt" o:ole="">
            <v:imagedata r:id="rId107" o:title=""/>
          </v:shape>
          <o:OLEObject Type="Embed" ProgID="Equation.DSMT4" ShapeID="_x0000_i1088" DrawAspect="Content" ObjectID="_1689713038" r:id="rId108"/>
        </w:object>
      </w:r>
      <w:r w:rsidRPr="00920492">
        <w:rPr>
          <w:rFonts w:ascii="Chu Van An" w:eastAsia="Calibri" w:hAnsi="Chu Van An" w:cs="Chu Van An"/>
          <w:sz w:val="24"/>
          <w:szCs w:val="24"/>
          <w:lang w:val="nl-NL"/>
        </w:rPr>
        <w:t>?</w:t>
      </w:r>
    </w:p>
    <w:p w14:paraId="0E567BF3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330" w14:anchorId="1ACA07F3">
          <v:shape id="_x0000_i1089" type="#_x0000_t75" style="width:60.3pt;height:16.75pt" o:ole="">
            <v:imagedata r:id="rId109" o:title=""/>
          </v:shape>
          <o:OLEObject Type="Embed" ProgID="Equation.DSMT4" ShapeID="_x0000_i1089" DrawAspect="Content" ObjectID="_1689713039" r:id="rId110"/>
        </w:objec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330" w14:anchorId="539FB3C5">
          <v:shape id="_x0000_i1090" type="#_x0000_t75" style="width:1in;height:16.75pt" o:ole="">
            <v:imagedata r:id="rId111" o:title=""/>
          </v:shape>
          <o:OLEObject Type="Embed" ProgID="Equation.DSMT4" ShapeID="_x0000_i1090" DrawAspect="Content" ObjectID="_1689713040" r:id="rId112"/>
        </w:objec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1245" w:dyaOrig="330" w14:anchorId="30C05E47">
          <v:shape id="_x0000_i1091" type="#_x0000_t75" style="width:62.8pt;height:16.75pt" o:ole="">
            <v:imagedata r:id="rId113" o:title=""/>
          </v:shape>
          <o:OLEObject Type="Embed" ProgID="Equation.DSMT4" ShapeID="_x0000_i1091" DrawAspect="Content" ObjectID="_1689713041" r:id="rId114"/>
        </w:objec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1755" w:dyaOrig="330" w14:anchorId="5EED9385">
          <v:shape id="_x0000_i1092" type="#_x0000_t75" style="width:87.9pt;height:16.75pt" o:ole="">
            <v:imagedata r:id="rId115" o:title=""/>
          </v:shape>
          <o:OLEObject Type="Embed" ProgID="Equation.DSMT4" ShapeID="_x0000_i1092" DrawAspect="Content" ObjectID="_1689713042" r:id="rId116"/>
        </w:object>
      </w:r>
    </w:p>
    <w:p w14:paraId="26DDD4B3" w14:textId="7E59AF20" w:rsidR="00BB08BC" w:rsidRPr="00920492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7358C14" w14:textId="77777777" w:rsidR="00BB08BC" w:rsidRPr="00920492" w:rsidRDefault="00BB08BC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4C4BA5D2" w14:textId="77777777" w:rsidR="00BB08BC" w:rsidRPr="00920492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Tam thức bậc hai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405" w14:anchorId="5B414B54">
          <v:shape id="_x0000_i1093" type="#_x0000_t75" style="width:101.3pt;height:20.95pt" o:ole="">
            <v:imagedata r:id="rId117" o:title=""/>
          </v:shape>
          <o:OLEObject Type="Embed" ProgID="Equation.DSMT4" ShapeID="_x0000_i1093" DrawAspect="Content" ObjectID="_1689713043" r:id="rId118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nhận giá trị không âm khi và chỉ khi</w:t>
      </w:r>
    </w:p>
    <w:p w14:paraId="0D2538DE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72F3B293">
          <v:shape id="_x0000_i1094" type="#_x0000_t75" style="width:57.75pt;height:20.95pt" o:ole="">
            <v:imagedata r:id="rId119" o:title=""/>
          </v:shape>
          <o:OLEObject Type="Embed" ProgID="Equation.DSMT4" ShapeID="_x0000_i1094" DrawAspect="Content" ObjectID="_1689713044" r:id="rId12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0A16A22C">
          <v:shape id="_x0000_i1095" type="#_x0000_t75" style="width:1in;height:20.95pt" o:ole="">
            <v:imagedata r:id="rId121" o:title=""/>
          </v:shape>
          <o:OLEObject Type="Embed" ProgID="Equation.DSMT4" ShapeID="_x0000_i1095" DrawAspect="Content" ObjectID="_1689713045" r:id="rId12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8034C60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215833B3">
          <v:shape id="_x0000_i1096" type="#_x0000_t75" style="width:56.95pt;height:20.95pt" o:ole="">
            <v:imagedata r:id="rId123" o:title=""/>
          </v:shape>
          <o:OLEObject Type="Embed" ProgID="Equation.DSMT4" ShapeID="_x0000_i1096" DrawAspect="Content" ObjectID="_1689713046" r:id="rId124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4FC418F7">
          <v:shape id="_x0000_i1097" type="#_x0000_t75" style="width:112.2pt;height:20.95pt" o:ole="">
            <v:imagedata r:id="rId125" o:title=""/>
          </v:shape>
          <o:OLEObject Type="Embed" ProgID="Equation.DSMT4" ShapeID="_x0000_i1097" DrawAspect="Content" ObjectID="_1689713047" r:id="rId126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195F3C3" w14:textId="10967A70" w:rsidR="00BB08BC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0B56777" w14:textId="77777777" w:rsidR="00BB08BC" w:rsidRPr="00920492" w:rsidRDefault="00BB08BC" w:rsidP="00D83895">
      <w:pPr>
        <w:spacing w:line="240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5A4F2216" w14:textId="77777777" w:rsidR="00BB08BC" w:rsidRPr="00920492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eastAsia="Times New Roman" w:hAnsi="Chu Van An" w:cs="Chu Van An"/>
          <w:position w:val="-30"/>
          <w:sz w:val="24"/>
          <w:szCs w:val="24"/>
        </w:rPr>
        <w:object w:dxaOrig="3900" w:dyaOrig="720" w14:anchorId="30FEABC0">
          <v:shape id="_x0000_i1098" type="#_x0000_t75" style="width:195.05pt;height:36.85pt" o:ole="">
            <v:imagedata r:id="rId127" o:title=""/>
          </v:shape>
          <o:OLEObject Type="Embed" ProgID="Equation.DSMT4" ShapeID="_x0000_i1098" DrawAspect="Content" ObjectID="_1689713048" r:id="rId128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28DB8860" w14:textId="77777777" w:rsidR="00BB08BC" w:rsidRPr="00920492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Cho tam thức bậc hai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390" w14:anchorId="350FAD6E">
          <v:shape id="_x0000_i1099" type="#_x0000_t75" style="width:103.8pt;height:19.25pt" o:ole="">
            <v:imagedata r:id="rId129" o:title=""/>
          </v:shape>
          <o:OLEObject Type="Embed" ProgID="Equation.DSMT4" ShapeID="_x0000_i1099" DrawAspect="Content" ObjectID="_1689713049" r:id="rId130"/>
        </w:object>
      </w:r>
      <w:r w:rsidRPr="00920492">
        <w:rPr>
          <w:rFonts w:ascii="Chu Van An" w:hAnsi="Chu Van An" w:cs="Chu Van An"/>
          <w:sz w:val="24"/>
          <w:szCs w:val="24"/>
        </w:rPr>
        <w:t>. Trong các mệnh đề sau, mệnh đề nào đúng?</w:t>
      </w:r>
    </w:p>
    <w:p w14:paraId="090B9150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357D3625">
          <v:shape id="_x0000_i1100" type="#_x0000_t75" style="width:46.9pt;height:19.25pt" o:ole="">
            <v:imagedata r:id="rId131" o:title=""/>
          </v:shape>
          <o:OLEObject Type="Embed" ProgID="Equation.DSMT4" ShapeID="_x0000_i1100" DrawAspect="Content" ObjectID="_1689713050" r:id="rId132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với mọi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1F92F379">
          <v:shape id="_x0000_i1101" type="#_x0000_t75" style="width:30.15pt;height:14.25pt" o:ole="">
            <v:imagedata r:id="rId133" o:title=""/>
          </v:shape>
          <o:OLEObject Type="Embed" ProgID="Equation.DSMT4" ShapeID="_x0000_i1101" DrawAspect="Content" ObjectID="_1689713051" r:id="rId134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63932E1D">
          <v:shape id="_x0000_i1102" type="#_x0000_t75" style="width:46.9pt;height:19.25pt" o:ole="">
            <v:imagedata r:id="rId135" o:title=""/>
          </v:shape>
          <o:OLEObject Type="Embed" ProgID="Equation.DSMT4" ShapeID="_x0000_i1102" DrawAspect="Content" ObjectID="_1689713052" r:id="rId136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với mọi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205D017A">
          <v:shape id="_x0000_i1103" type="#_x0000_t75" style="width:30.15pt;height:14.25pt" o:ole="">
            <v:imagedata r:id="rId133" o:title=""/>
          </v:shape>
          <o:OLEObject Type="Embed" ProgID="Equation.DSMT4" ShapeID="_x0000_i1103" DrawAspect="Content" ObjectID="_1689713053" r:id="rId137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1BD253A6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2B0E7139">
          <v:shape id="_x0000_i1104" type="#_x0000_t75" style="width:46.9pt;height:19.25pt" o:ole="">
            <v:imagedata r:id="rId138" o:title=""/>
          </v:shape>
          <o:OLEObject Type="Embed" ProgID="Equation.DSMT4" ShapeID="_x0000_i1104" DrawAspect="Content" ObjectID="_1689713054" r:id="rId139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với mọi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641A719E">
          <v:shape id="_x0000_i1105" type="#_x0000_t75" style="width:30.15pt;height:14.25pt" o:ole="">
            <v:imagedata r:id="rId133" o:title=""/>
          </v:shape>
          <o:OLEObject Type="Embed" ProgID="Equation.DSMT4" ShapeID="_x0000_i1105" DrawAspect="Content" ObjectID="_1689713055" r:id="rId14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6585B966">
          <v:shape id="_x0000_i1106" type="#_x0000_t75" style="width:46.9pt;height:19.25pt" o:ole="">
            <v:imagedata r:id="rId141" o:title=""/>
          </v:shape>
          <o:OLEObject Type="Embed" ProgID="Equation.DSMT4" ShapeID="_x0000_i1106" DrawAspect="Content" ObjectID="_1689713056" r:id="rId142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với mọi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562679AF">
          <v:shape id="_x0000_i1107" type="#_x0000_t75" style="width:30.15pt;height:14.25pt" o:ole="">
            <v:imagedata r:id="rId133" o:title=""/>
          </v:shape>
          <o:OLEObject Type="Embed" ProgID="Equation.DSMT4" ShapeID="_x0000_i1107" DrawAspect="Content" ObjectID="_1689713057" r:id="rId143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EDFD9E0" w14:textId="7AC4C347" w:rsidR="00BB08BC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CB646A9" w14:textId="77777777" w:rsidR="00BB08BC" w:rsidRPr="00920492" w:rsidRDefault="00BB08BC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920492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17C1849C" w14:textId="77777777" w:rsidR="00BB08BC" w:rsidRPr="00920492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Ta có </w:t>
      </w:r>
      <w:r w:rsidRPr="00920492">
        <w:rPr>
          <w:rFonts w:ascii="Chu Van An" w:eastAsia="Calibri" w:hAnsi="Chu Van An" w:cs="Chu Van An"/>
          <w:position w:val="-30"/>
          <w:sz w:val="24"/>
          <w:szCs w:val="24"/>
        </w:rPr>
        <w:object w:dxaOrig="1185" w:dyaOrig="720" w14:anchorId="1D17238A">
          <v:shape id="_x0000_i1108" type="#_x0000_t75" style="width:58.6pt;height:36.85pt" o:ole="">
            <v:imagedata r:id="rId144" o:title=""/>
          </v:shape>
          <o:OLEObject Type="Embed" ProgID="Equation.DSMT4" ShapeID="_x0000_i1108" DrawAspect="Content" ObjectID="_1689713058" r:id="rId145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suy ra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1BBB2D5E">
          <v:shape id="_x0000_i1109" type="#_x0000_t75" style="width:46.9pt;height:19.25pt" o:ole="">
            <v:imagedata r:id="rId138" o:title=""/>
          </v:shape>
          <o:OLEObject Type="Embed" ProgID="Equation.DSMT4" ShapeID="_x0000_i1109" DrawAspect="Content" ObjectID="_1689713059" r:id="rId146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với mọi</w:t>
      </w:r>
      <w:r w:rsidRPr="0092049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76C82684">
          <v:shape id="_x0000_i1110" type="#_x0000_t75" style="width:30.15pt;height:14.25pt" o:ole="">
            <v:imagedata r:id="rId133" o:title=""/>
          </v:shape>
          <o:OLEObject Type="Embed" ProgID="Equation.DSMT4" ShapeID="_x0000_i1110" DrawAspect="Content" ObjectID="_1689713060" r:id="rId147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76090586" w14:textId="77777777" w:rsidR="00BB08BC" w:rsidRPr="00920492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Tam thức nào dưới đây luôn dương với mọi giá trị của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10" w14:anchorId="777A9F12">
          <v:shape id="_x0000_i1111" type="#_x0000_t75" style="width:10.05pt;height:10.05pt" o:ole="">
            <v:imagedata r:id="rId148" o:title=""/>
          </v:shape>
          <o:OLEObject Type="Embed" ProgID="Equation.DSMT4" ShapeID="_x0000_i1111" DrawAspect="Content" ObjectID="_1689713061" r:id="rId149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?</w:t>
      </w:r>
    </w:p>
    <w:p w14:paraId="5325D001" w14:textId="77777777" w:rsidR="00BB08BC" w:rsidRPr="00920492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2049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36355EF7">
          <v:shape id="_x0000_i1112" type="#_x0000_t75" style="width:58.6pt;height:15.9pt" o:ole="">
            <v:imagedata r:id="rId150" o:title=""/>
          </v:shape>
          <o:OLEObject Type="Embed" ProgID="Equation.DSMT4" ShapeID="_x0000_i1112" DrawAspect="Content" ObjectID="_1689713062" r:id="rId151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2049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3888F316">
          <v:shape id="_x0000_i1113" type="#_x0000_t75" style="width:58.6pt;height:15.9pt" o:ole="">
            <v:imagedata r:id="rId152" o:title=""/>
          </v:shape>
          <o:OLEObject Type="Embed" ProgID="Equation.DSMT4" ShapeID="_x0000_i1113" DrawAspect="Content" ObjectID="_1689713063" r:id="rId153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2049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78E26629">
          <v:shape id="_x0000_i1114" type="#_x0000_t75" style="width:58.6pt;height:15.9pt" o:ole="">
            <v:imagedata r:id="rId154" o:title=""/>
          </v:shape>
          <o:OLEObject Type="Embed" ProgID="Equation.DSMT4" ShapeID="_x0000_i1114" DrawAspect="Content" ObjectID="_1689713064" r:id="rId155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2049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320" w:dyaOrig="315" w14:anchorId="20762490">
          <v:shape id="_x0000_i1115" type="#_x0000_t75" style="width:66.15pt;height:15.9pt" o:ole="">
            <v:imagedata r:id="rId156" o:title=""/>
          </v:shape>
          <o:OLEObject Type="Embed" ProgID="Equation.DSMT4" ShapeID="_x0000_i1115" DrawAspect="Content" ObjectID="_1689713065" r:id="rId157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CA9869C" w14:textId="1A63DAE7" w:rsidR="00BB08BC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E9DFD1E" w14:textId="77777777" w:rsidR="00BB08BC" w:rsidRPr="00920492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ChọnA</w:t>
      </w:r>
    </w:p>
    <w:p w14:paraId="4E0437D9" w14:textId="77777777" w:rsidR="00BB08BC" w:rsidRPr="00920492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920492">
        <w:rPr>
          <w:rFonts w:ascii="Chu Van An" w:eastAsia="Times New Roman" w:hAnsi="Chu Van An" w:cs="Chu Van An"/>
          <w:b/>
          <w:color w:val="000000"/>
          <w:position w:val="-10"/>
          <w:sz w:val="24"/>
          <w:szCs w:val="24"/>
        </w:rPr>
        <w:object w:dxaOrig="2325" w:dyaOrig="360" w14:anchorId="6F6570EA">
          <v:shape id="_x0000_i1116" type="#_x0000_t75" style="width:115.55pt;height:17.6pt" o:ole="">
            <v:imagedata r:id="rId158" o:title=""/>
          </v:shape>
          <o:OLEObject Type="Embed" ProgID="Equation.DSMT4" ShapeID="_x0000_i1116" DrawAspect="Content" ObjectID="_1689713066" r:id="rId159"/>
        </w:object>
      </w:r>
      <w:r w:rsidRPr="00920492">
        <w:rPr>
          <w:rFonts w:ascii="Chu Van An" w:hAnsi="Chu Van An" w:cs="Chu Van An"/>
          <w:b/>
          <w:color w:val="000000"/>
          <w:sz w:val="24"/>
          <w:szCs w:val="24"/>
          <w:lang w:val="fr-FR"/>
        </w:rPr>
        <w:t xml:space="preserve"> </w: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vì </w:t>
      </w:r>
      <w:r w:rsidRPr="00920492">
        <w:rPr>
          <w:rFonts w:ascii="Chu Van An" w:eastAsia="Times New Roman" w:hAnsi="Chu Van An" w:cs="Chu Van An"/>
          <w:b/>
          <w:color w:val="000000"/>
          <w:position w:val="-10"/>
          <w:sz w:val="24"/>
          <w:szCs w:val="24"/>
        </w:rPr>
        <w:object w:dxaOrig="1995" w:dyaOrig="315" w14:anchorId="21A9C196">
          <v:shape id="_x0000_i1117" type="#_x0000_t75" style="width:100.45pt;height:15.9pt" o:ole="">
            <v:imagedata r:id="rId160" o:title=""/>
          </v:shape>
          <o:OLEObject Type="Embed" ProgID="Equation.DSMT4" ShapeID="_x0000_i1117" DrawAspect="Content" ObjectID="_1689713067" r:id="rId161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89AB84F" w14:textId="4AC73695" w:rsidR="00253050" w:rsidRDefault="00652C50" w:rsidP="00D83895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ab/>
      </w: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1B6CAEE" w14:textId="77777777" w:rsidR="00920492" w:rsidRPr="00920492" w:rsidRDefault="00920492" w:rsidP="00D83895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920492" w:rsidRPr="009B7520" w14:paraId="49803BCA" w14:textId="77777777" w:rsidTr="00920492">
        <w:tc>
          <w:tcPr>
            <w:tcW w:w="5915" w:type="dxa"/>
            <w:shd w:val="clear" w:color="auto" w:fill="auto"/>
          </w:tcPr>
          <w:p w14:paraId="09CFAB4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eastAsia="vi-VN" w:bidi="vi-VN"/>
              </w:rPr>
            </w:pPr>
            <w:bookmarkStart w:id="1" w:name="c18q"/>
            <w:bookmarkEnd w:id="1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Câu </w:t>
            </w:r>
            <w:bookmarkStart w:id="2" w:name="c1q"/>
            <w:bookmarkEnd w:id="2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1:</w: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Cho tam thức bậc hai </w:t>
            </w:r>
            <w:r w:rsidRPr="009B7520">
              <w:rPr>
                <w:rFonts w:ascii="Chu Van An" w:hAnsi="Chu Van An" w:cs="Chu Van An"/>
                <w:position w:val="-10"/>
                <w:sz w:val="24"/>
                <w:szCs w:val="24"/>
                <w:lang w:eastAsia="vi-VN" w:bidi="vi-VN"/>
              </w:rPr>
              <w:object w:dxaOrig="1545" w:dyaOrig="360" w14:anchorId="3E7BA63A">
                <v:shape id="_x0000_i7321" type="#_x0000_t75" style="width:77.85pt;height:17.6pt" o:ole="">
                  <v:imagedata r:id="rId162" o:title=""/>
                </v:shape>
                <o:OLEObject Type="Embed" ProgID="Equation.DSMT4" ShapeID="_x0000_i7321" DrawAspect="Content" ObjectID="_1689713068" r:id="rId163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với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570" w:dyaOrig="270" w14:anchorId="28A4CE7F">
                <v:shape id="_x0000_i7322" type="#_x0000_t75" style="width:27.65pt;height:13.4pt" o:ole="">
                  <v:imagedata r:id="rId164" o:title=""/>
                </v:shape>
                <o:OLEObject Type="Embed" ProgID="Equation.DSMT4" ShapeID="_x0000_i7322" DrawAspect="Content" ObjectID="_1689713069" r:id="rId165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có bảng xét dấu sau:</w:t>
            </w:r>
          </w:p>
          <w:p w14:paraId="7EE97D47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2060"/>
                <w:sz w:val="24"/>
                <w:szCs w:val="24"/>
                <w:lang w:eastAsia="vi-VN" w:bidi="vi-VN"/>
              </w:rPr>
            </w:pPr>
            <w:r w:rsidRPr="009B7520">
              <w:rPr>
                <w:rFonts w:ascii="Chu Van An" w:hAnsi="Chu Van An" w:cs="Chu Van An"/>
                <w:sz w:val="24"/>
                <w:szCs w:val="24"/>
              </w:rPr>
              <w:object w:dxaOrig="1440" w:dyaOrig="1440" w14:anchorId="2C93D5BE">
                <v:group id="_x0000_s3747" style="position:absolute;margin-left:0;margin-top:0;width:276pt;height:63pt;z-index:251664384;mso-position-horizontal-relative:char;mso-position-vertical-relative:line" coordorigin="2783,3731" coordsize="5520,1260">
                  <v:line id="_x0000_s3748" style="position:absolute" from="2783,4199" to="8303,4199"/>
                  <v:line id="_x0000_s3749" style="position:absolute" from="3467,3731" to="3467,4991"/>
                  <v:shape id="_x0000_s3750" type="#_x0000_t75" style="position:absolute;left:2987;top:3779;width:196;height:219">
                    <v:imagedata r:id="rId166" o:title=""/>
                  </v:shape>
                  <v:shape id="_x0000_s3751" type="#_x0000_t75" style="position:absolute;left:3587;top:3779;width:372;height:199">
                    <v:imagedata r:id="rId167" o:title=""/>
                  </v:shape>
                  <v:shape id="_x0000_s3752" type="#_x0000_t75" style="position:absolute;left:7787;top:3779;width:372;height:219">
                    <v:imagedata r:id="rId168" o:title=""/>
                  </v:shape>
                  <v:shape id="_x0000_s3753" type="#_x0000_t75" style="position:absolute;left:4811;top:3779;width:136;height:259">
                    <v:imagedata r:id="rId169" o:title=""/>
                  </v:shape>
                  <v:shape id="_x0000_s3754" type="#_x0000_t75" style="position:absolute;left:5663;top:4511;width:196;height:159">
                    <v:imagedata r:id="rId170" o:title=""/>
                  </v:shape>
                  <v:shape id="_x0000_s3755" type="#_x0000_t75" style="position:absolute;left:2891;top:4307;width:568;height:438">
                    <v:imagedata r:id="rId171" o:title=""/>
                  </v:shape>
                  <v:shape id="_x0000_s3756" type="#_x0000_t75" style="position:absolute;left:4811;top:4439;width:196;height:278">
                    <v:imagedata r:id="rId172" o:title=""/>
                  </v:shape>
                  <v:shape id="_x0000_s3757" type="#_x0000_t75" style="position:absolute;left:7331;top:4463;width:216;height:219">
                    <v:imagedata r:id="rId173" o:title=""/>
                  </v:shape>
                  <v:shape id="_x0000_s3758" type="#_x0000_t75" style="position:absolute;left:6491;top:3784;width:196;height:259">
                    <v:imagedata r:id="rId174" o:title=""/>
                  </v:shape>
                  <v:shape id="_x0000_s3759" type="#_x0000_t75" style="position:absolute;left:6499;top:4451;width:196;height:278">
                    <v:imagedata r:id="rId172" o:title=""/>
                  </v:shape>
                  <v:shape id="_x0000_s3760" type="#_x0000_t75" style="position:absolute;left:4211;top:4451;width:216;height:219">
                    <v:imagedata r:id="rId173" o:title=""/>
                  </v:shape>
                </v:group>
                <o:OLEObject Type="Embed" ProgID="Equation.DSMT4" ShapeID="_x0000_s3750" DrawAspect="Content" ObjectID="_1689713699" r:id="rId175"/>
                <o:OLEObject Type="Embed" ProgID="Equation.DSMT4" ShapeID="_x0000_s3751" DrawAspect="Content" ObjectID="_1689713700" r:id="rId176"/>
                <o:OLEObject Type="Embed" ProgID="Equation.DSMT4" ShapeID="_x0000_s3752" DrawAspect="Content" ObjectID="_1689713701" r:id="rId177"/>
                <o:OLEObject Type="Embed" ProgID="Equation.DSMT4" ShapeID="_x0000_s3753" DrawAspect="Content" ObjectID="_1689713702" r:id="rId178"/>
                <o:OLEObject Type="Embed" ProgID="Equation.DSMT4" ShapeID="_x0000_s3754" DrawAspect="Content" ObjectID="_1689713703" r:id="rId179"/>
                <o:OLEObject Type="Embed" ProgID="Equation.DSMT4" ShapeID="_x0000_s3755" DrawAspect="Content" ObjectID="_1689713704" r:id="rId180"/>
                <o:OLEObject Type="Embed" ProgID="Equation.DSMT4" ShapeID="_x0000_s3756" DrawAspect="Content" ObjectID="_1689713705" r:id="rId181"/>
                <o:OLEObject Type="Embed" ProgID="Equation.DSMT4" ShapeID="_x0000_s3757" DrawAspect="Content" ObjectID="_1689713706" r:id="rId182"/>
                <o:OLEObject Type="Embed" ProgID="Equation.DSMT4" ShapeID="_x0000_s3758" DrawAspect="Content" ObjectID="_1689713707" r:id="rId183"/>
                <o:OLEObject Type="Embed" ProgID="Equation.DSMT4" ShapeID="_x0000_s3759" DrawAspect="Content" ObjectID="_1689713708" r:id="rId184"/>
                <o:OLEObject Type="Embed" ProgID="Equation.DSMT4" ShapeID="_x0000_s3760" DrawAspect="Content" ObjectID="_1689713709" r:id="rId185"/>
              </w:object>
            </w:r>
            <w:r w:rsidRPr="009B7520">
              <w:rPr>
                <w:rFonts w:ascii="Chu Van An" w:hAnsi="Chu Van An" w:cs="Chu Van 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25BBB151" wp14:editId="2C8E2A1F">
                      <wp:extent cx="3505200" cy="800100"/>
                      <wp:effectExtent l="0" t="0" r="0" b="0"/>
                      <wp:docPr id="2124573025" name="Rectangle 212457302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505200" cy="8001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0C4575D" id="Rectangle 2124573025" o:spid="_x0000_s1026" style="width:276pt;height:6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5E78147D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</w:pP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Dựa vào bảng xét dấu trên cho biết </w:t>
            </w:r>
            <w:r w:rsidRPr="009B7520">
              <w:rPr>
                <w:rFonts w:ascii="Chu Van An" w:hAnsi="Chu Van An" w:cs="Chu Van An"/>
                <w:position w:val="-14"/>
                <w:sz w:val="24"/>
                <w:szCs w:val="24"/>
                <w:lang w:eastAsia="vi-VN" w:bidi="vi-VN"/>
              </w:rPr>
              <w:object w:dxaOrig="930" w:dyaOrig="390" w14:anchorId="5592A64B">
                <v:shape id="_x0000_i7323" type="#_x0000_t75" style="width:46.9pt;height:19.25pt" o:ole="">
                  <v:imagedata r:id="rId186" o:title=""/>
                </v:shape>
                <o:OLEObject Type="Embed" ProgID="Equation.DSMT4" ShapeID="_x0000_i7323" DrawAspect="Content" ObjectID="_1689713070" r:id="rId187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khi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  <w:lang w:eastAsia="vi-VN" w:bidi="vi-VN"/>
              </w:rPr>
              <w:object w:dxaOrig="195" w:dyaOrig="225" w14:anchorId="76026203">
                <v:shape id="_x0000_i7324" type="#_x0000_t75" style="width:9.2pt;height:10.9pt" o:ole="">
                  <v:imagedata r:id="rId188" o:title=""/>
                </v:shape>
                <o:OLEObject Type="Embed" ProgID="Equation.DSMT4" ShapeID="_x0000_i7324" DrawAspect="Content" ObjectID="_1689713071" r:id="rId189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thuộc khoảng nào sau đây?</w:t>
            </w:r>
          </w:p>
          <w:p w14:paraId="3FB6D774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40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  <w:bookmarkStart w:id="3" w:name="c1a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 w:bidi="vi-VN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 </w:t>
            </w:r>
            <w:r w:rsidRPr="009B7520">
              <w:rPr>
                <w:rFonts w:ascii="Chu Van An" w:hAnsi="Chu Van An" w:cs="Chu Van An"/>
                <w:position w:val="-16"/>
                <w:sz w:val="24"/>
                <w:szCs w:val="24"/>
                <w:lang w:eastAsia="vi-VN" w:bidi="vi-VN"/>
              </w:rPr>
              <w:object w:dxaOrig="960" w:dyaOrig="435" w14:anchorId="5476F3F7">
                <v:shape id="_x0000_i7325" type="#_x0000_t75" style="width:47.7pt;height:21.75pt" o:ole="">
                  <v:imagedata r:id="rId190" o:title=""/>
                </v:shape>
                <o:OLEObject Type="Embed" ProgID="Equation.DSMT4" ShapeID="_x0000_i7325" DrawAspect="Content" ObjectID="_1689713072" r:id="rId191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bookmarkStart w:id="4" w:name="c1b"/>
            <w:bookmarkEnd w:id="3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 xml:space="preserve">B.  </w:t>
            </w:r>
            <w:r w:rsidRPr="009B7520">
              <w:rPr>
                <w:rFonts w:ascii="Chu Van An" w:hAnsi="Chu Van An" w:cs="Chu Van An"/>
                <w:position w:val="-16"/>
                <w:sz w:val="24"/>
                <w:szCs w:val="24"/>
                <w:lang w:eastAsia="vi-VN" w:bidi="vi-VN"/>
              </w:rPr>
              <w:object w:dxaOrig="765" w:dyaOrig="435" w14:anchorId="727A33B4">
                <v:shape id="_x0000_i7326" type="#_x0000_t75" style="width:38.5pt;height:21.75pt" o:ole="">
                  <v:imagedata r:id="rId192" o:title=""/>
                </v:shape>
                <o:OLEObject Type="Embed" ProgID="Equation.DSMT4" ShapeID="_x0000_i7326" DrawAspect="Content" ObjectID="_1689713073" r:id="rId193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  <w:bookmarkStart w:id="5" w:name="c1c"/>
            <w:bookmarkEnd w:id="4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</w:r>
            <w:r w:rsidRPr="009B7520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 xml:space="preserve">C.  </w:t>
            </w:r>
            <w:r w:rsidRPr="009B7520">
              <w:rPr>
                <w:rFonts w:ascii="Chu Van An" w:hAnsi="Chu Van An" w:cs="Chu Van An"/>
                <w:b/>
                <w:bCs/>
                <w:position w:val="-16"/>
                <w:sz w:val="24"/>
                <w:szCs w:val="24"/>
                <w:lang w:eastAsia="vi-VN" w:bidi="vi-VN"/>
              </w:rPr>
              <w:object w:dxaOrig="540" w:dyaOrig="435" w14:anchorId="551E6C96">
                <v:shape id="_x0000_i7327" type="#_x0000_t75" style="width:26.8pt;height:21.75pt" o:ole="">
                  <v:imagedata r:id="rId194" o:title=""/>
                </v:shape>
                <o:OLEObject Type="Embed" ProgID="Equation.DSMT4" ShapeID="_x0000_i7327" DrawAspect="Content" ObjectID="_1689713074" r:id="rId195"/>
              </w:object>
            </w:r>
            <w:r w:rsidRPr="009B7520">
              <w:rPr>
                <w:rFonts w:ascii="Chu Van An" w:hAnsi="Chu Van An" w:cs="Chu Van An"/>
                <w:bCs/>
                <w:sz w:val="24"/>
                <w:szCs w:val="24"/>
                <w:lang w:eastAsia="vi-VN" w:bidi="vi-VN"/>
              </w:rPr>
              <w:t>.</w:t>
            </w:r>
            <w:bookmarkStart w:id="6" w:name="c1d"/>
            <w:bookmarkEnd w:id="5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ab/>
              <w:t xml:space="preserve">D.  </w:t>
            </w:r>
            <w:r w:rsidRPr="009B7520">
              <w:rPr>
                <w:rFonts w:ascii="Chu Van An" w:hAnsi="Chu Van An" w:cs="Chu Van An"/>
                <w:position w:val="-16"/>
                <w:sz w:val="24"/>
                <w:szCs w:val="24"/>
                <w:lang w:eastAsia="vi-VN" w:bidi="vi-VN"/>
              </w:rPr>
              <w:object w:dxaOrig="720" w:dyaOrig="435" w14:anchorId="0B389B6D">
                <v:shape id="_x0000_i7328" type="#_x0000_t75" style="width:36.85pt;height:21.75pt" o:ole="">
                  <v:imagedata r:id="rId196" o:title=""/>
                </v:shape>
                <o:OLEObject Type="Embed" ProgID="Equation.DSMT4" ShapeID="_x0000_i7328" DrawAspect="Content" ObjectID="_1689713075" r:id="rId197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>.</w:t>
            </w:r>
          </w:p>
          <w:bookmarkEnd w:id="6"/>
          <w:p w14:paraId="64744106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5AEF72BF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2F11F4F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EF03B17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4117CF8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791AC101" w14:textId="77777777" w:rsidTr="00920492">
        <w:tc>
          <w:tcPr>
            <w:tcW w:w="5915" w:type="dxa"/>
            <w:shd w:val="clear" w:color="auto" w:fill="auto"/>
          </w:tcPr>
          <w:p w14:paraId="57828980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" w:name="c2q"/>
            <w:bookmarkEnd w:id="7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Tam thức nào dưới đây luôn dương với mọi giá trị của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15AF4B6A">
                <v:shape id="_x0000_i7329" type="#_x0000_t75" style="width:9.2pt;height:10.9pt" o:ole="">
                  <v:imagedata r:id="rId198" o:title=""/>
                </v:shape>
                <o:OLEObject Type="Embed" ProgID="Equation.DSMT4" ShapeID="_x0000_i7329" DrawAspect="Content" ObjectID="_1689713076" r:id="rId199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5E1DA87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" w:name="c2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85" w:dyaOrig="315" w14:anchorId="00ECD86F">
                <v:shape id="_x0000_i7330" type="#_x0000_t75" style="width:58.6pt;height:15.9pt" o:ole="">
                  <v:imagedata r:id="rId200" o:title=""/>
                </v:shape>
                <o:OLEObject Type="Embed" ProgID="Equation.DSMT4" ShapeID="_x0000_i7330" DrawAspect="Content" ObjectID="_1689713077" r:id="rId201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9" w:name="c2b"/>
            <w:bookmarkEnd w:id="8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85" w:dyaOrig="315" w14:anchorId="1937D346">
                <v:shape id="_x0000_i7331" type="#_x0000_t75" style="width:58.6pt;height:15.9pt" o:ole="">
                  <v:imagedata r:id="rId202" o:title=""/>
                </v:shape>
                <o:OLEObject Type="Embed" ProgID="Equation.DSMT4" ShapeID="_x0000_i7331" DrawAspect="Content" ObjectID="_1689713078" r:id="rId203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4893D85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" w:name="c2c"/>
            <w:bookmarkEnd w:id="9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85" w:dyaOrig="315" w14:anchorId="0DB0D9B5">
                <v:shape id="_x0000_i7332" type="#_x0000_t75" style="width:58.6pt;height:15.9pt" o:ole="">
                  <v:imagedata r:id="rId204" o:title=""/>
                </v:shape>
                <o:OLEObject Type="Embed" ProgID="Equation.DSMT4" ShapeID="_x0000_i7332" DrawAspect="Content" ObjectID="_1689713079" r:id="rId205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1" w:name="c2d"/>
            <w:bookmarkEnd w:id="10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20" w:dyaOrig="315" w14:anchorId="549CB95A">
                <v:shape id="_x0000_i7333" type="#_x0000_t75" style="width:66.15pt;height:15.9pt" o:ole="">
                  <v:imagedata r:id="rId206" o:title=""/>
                </v:shape>
                <o:OLEObject Type="Embed" ProgID="Equation.DSMT4" ShapeID="_x0000_i7333" DrawAspect="Content" ObjectID="_1689713080" r:id="rId207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1"/>
          <w:p w14:paraId="2009CDF1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332E59FD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143F04A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0A2F215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162DE0EE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14170053" w14:textId="77777777" w:rsidTr="00920492">
        <w:tc>
          <w:tcPr>
            <w:tcW w:w="5915" w:type="dxa"/>
            <w:shd w:val="clear" w:color="auto" w:fill="auto"/>
          </w:tcPr>
          <w:p w14:paraId="126B4C8F" w14:textId="188D2842" w:rsidR="00920492" w:rsidRPr="009B7520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" w:name="TestQ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" w:name="c3q"/>
            <w:bookmarkEnd w:id="13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Nghiệm của tam thức bậc hai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1365" w:dyaOrig="405" w14:anchorId="1B7F838F">
                <v:shape id="_x0000_i7334" type="#_x0000_t75" style="width:68.65pt;height:20.95pt" o:ole="">
                  <v:imagedata r:id="rId208" o:title=""/>
                </v:shape>
                <o:OLEObject Type="Embed" ProgID="Equation.DSMT4" ShapeID="_x0000_i7334" DrawAspect="Content" ObjectID="_1689713081" r:id="rId209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  <w:bookmarkEnd w:id="12"/>
          </w:p>
          <w:p w14:paraId="3964D3E7" w14:textId="77777777" w:rsidR="00920492" w:rsidRPr="009B7520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4" w:name="c3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bookmarkStart w:id="15" w:name="TestA"/>
            <w:r w:rsidRPr="009B7520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nl-NL"/>
              </w:rPr>
              <w:object w:dxaOrig="675" w:dyaOrig="285" w14:anchorId="05E6B642">
                <v:shape id="_x0000_i7317" type="#_x0000_t75" style="width:33.5pt;height:14.25pt" o:ole="">
                  <v:imagedata r:id="rId210" o:title=""/>
                </v:shape>
                <o:OLEObject Type="Embed" ProgID="Equation.DSMT4" ShapeID="_x0000_i7317" DrawAspect="Content" ObjectID="_1689713082" r:id="rId211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6" w:name="c3b"/>
            <w:bookmarkEnd w:id="14"/>
            <w:bookmarkEnd w:id="15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bookmarkStart w:id="17" w:name="TestB"/>
            <w:r w:rsidRPr="009B7520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nl-NL"/>
              </w:rPr>
              <w:object w:dxaOrig="540" w:dyaOrig="285" w14:anchorId="7EEAA304">
                <v:shape id="_x0000_i7318" type="#_x0000_t75" style="width:26.8pt;height:14.25pt" o:ole="">
                  <v:imagedata r:id="rId212" o:title=""/>
                </v:shape>
                <o:OLEObject Type="Embed" ProgID="Equation.DSMT4" ShapeID="_x0000_i7318" DrawAspect="Content" ObjectID="_1689713083" r:id="rId213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8" w:name="c3c"/>
            <w:bookmarkEnd w:id="16"/>
            <w:bookmarkEnd w:id="17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bookmarkStart w:id="19" w:name="TestC"/>
            <w:r w:rsidRPr="009B7520">
              <w:rPr>
                <w:rFonts w:ascii="Chu Van An" w:eastAsia="Times New Roman" w:hAnsi="Chu Van An" w:cs="Chu Van An"/>
                <w:b/>
                <w:position w:val="-30"/>
                <w:sz w:val="24"/>
                <w:szCs w:val="24"/>
                <w:lang w:val="nl-NL"/>
              </w:rPr>
              <w:object w:dxaOrig="780" w:dyaOrig="720" w14:anchorId="0A7CD4A1">
                <v:shape id="_x0000_i7319" type="#_x0000_t75" style="width:39.35pt;height:36.85pt" o:ole="">
                  <v:imagedata r:id="rId214" o:title=""/>
                </v:shape>
                <o:OLEObject Type="Embed" ProgID="Equation.DSMT4" ShapeID="_x0000_i7319" DrawAspect="Content" ObjectID="_1689713084" r:id="rId215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0" w:name="c3d"/>
            <w:bookmarkEnd w:id="18"/>
            <w:bookmarkEnd w:id="19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bookmarkStart w:id="21" w:name="TestD"/>
            <w:r w:rsidRPr="009B7520">
              <w:rPr>
                <w:rFonts w:ascii="Chu Van An" w:eastAsia="Times New Roman" w:hAnsi="Chu Van An" w:cs="Chu Van An"/>
                <w:b/>
                <w:position w:val="-30"/>
                <w:sz w:val="24"/>
                <w:szCs w:val="24"/>
                <w:lang w:val="nl-NL"/>
              </w:rPr>
              <w:object w:dxaOrig="660" w:dyaOrig="720" w14:anchorId="71F5E7D9">
                <v:shape id="_x0000_i7320" type="#_x0000_t75" style="width:32.65pt;height:36.85pt" o:ole="">
                  <v:imagedata r:id="rId216" o:title=""/>
                </v:shape>
                <o:OLEObject Type="Embed" ProgID="Equation.DSMT4" ShapeID="_x0000_i7320" DrawAspect="Content" ObjectID="_1689713085" r:id="rId217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End w:id="21"/>
          </w:p>
          <w:bookmarkEnd w:id="20"/>
          <w:p w14:paraId="6C222978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759DD7A7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436713A2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64691254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2DF1109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1FB89E10" w14:textId="77777777" w:rsidTr="00920492">
        <w:tc>
          <w:tcPr>
            <w:tcW w:w="5915" w:type="dxa"/>
            <w:shd w:val="clear" w:color="auto" w:fill="auto"/>
          </w:tcPr>
          <w:p w14:paraId="517426D9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 xml:space="preserve">Câu </w:t>
            </w:r>
            <w:bookmarkStart w:id="22" w:name="c4q"/>
            <w:bookmarkEnd w:id="22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4:</w: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Với số thực </w:t>
            </w:r>
            <w:r w:rsidRPr="009B752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01CC54FD">
                <v:shape id="_x0000_i7335" type="#_x0000_t75" style="width:10.05pt;height:10.05pt" o:ole="">
                  <v:imagedata r:id="rId218" o:title=""/>
                </v:shape>
                <o:OLEObject Type="Embed" ProgID="Equation.DSMT4" ShapeID="_x0000_i7335" DrawAspect="Content" ObjectID="_1689713086" r:id="rId219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bất kỳ, biểu thức nào sau đây luôn nhận giá trị dương</w:t>
            </w:r>
          </w:p>
          <w:p w14:paraId="70034399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3" w:name="c4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65" w:dyaOrig="330" w14:anchorId="16E529C8">
                <v:shape id="_x0000_i7336" type="#_x0000_t75" style="width:53.6pt;height:16.75pt" o:ole="">
                  <v:imagedata r:id="rId220" o:title=""/>
                </v:shape>
                <o:OLEObject Type="Embed" ProgID="Equation.DSMT4" ShapeID="_x0000_i7336" DrawAspect="Content" ObjectID="_1689713087" r:id="rId221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4" w:name="c4b"/>
            <w:bookmarkEnd w:id="23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65" w:dyaOrig="330" w14:anchorId="70809627">
                <v:shape id="_x0000_i7337" type="#_x0000_t75" style="width:53.6pt;height:16.75pt" o:ole="">
                  <v:imagedata r:id="rId222" o:title=""/>
                </v:shape>
                <o:OLEObject Type="Embed" ProgID="Equation.DSMT4" ShapeID="_x0000_i7337" DrawAspect="Content" ObjectID="_1689713088" r:id="rId223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8452C95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5" w:name="c4c"/>
            <w:bookmarkEnd w:id="24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5" w:dyaOrig="330" w14:anchorId="100D455D">
                <v:shape id="_x0000_i7338" type="#_x0000_t75" style="width:47.7pt;height:16.75pt" o:ole="">
                  <v:imagedata r:id="rId224" o:title=""/>
                </v:shape>
                <o:OLEObject Type="Embed" ProgID="Equation.DSMT4" ShapeID="_x0000_i7338" DrawAspect="Content" ObjectID="_1689713089" r:id="rId225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6" w:name="c4d"/>
            <w:bookmarkEnd w:id="25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65" w:dyaOrig="330" w14:anchorId="682AC98A">
                <v:shape id="_x0000_i7339" type="#_x0000_t75" style="width:53.6pt;height:16.75pt" o:ole="">
                  <v:imagedata r:id="rId226" o:title=""/>
                </v:shape>
                <o:OLEObject Type="Embed" ProgID="Equation.DSMT4" ShapeID="_x0000_i7339" DrawAspect="Content" ObjectID="_1689713090" r:id="rId227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26"/>
          <w:p w14:paraId="20CC2E77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541F5901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51A66A08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783E999B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1497D44F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345ACD70" w14:textId="77777777" w:rsidTr="00920492">
        <w:tc>
          <w:tcPr>
            <w:tcW w:w="5915" w:type="dxa"/>
            <w:shd w:val="clear" w:color="auto" w:fill="auto"/>
          </w:tcPr>
          <w:p w14:paraId="08948A9B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" w:name="c5q"/>
            <w:bookmarkEnd w:id="27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9B752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60" w14:anchorId="4C829B48">
                <v:shape id="_x0000_i7340" type="#_x0000_t75" style="width:89.6pt;height:17.6pt" o:ole="">
                  <v:imagedata r:id="rId228" o:title=""/>
                </v:shape>
                <o:OLEObject Type="Embed" ProgID="Equation.DSMT4" ShapeID="_x0000_i7340" DrawAspect="Content" ObjectID="_1689713091" r:id="rId229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 Mệnh đề nào sau đây là đúng?</w:t>
            </w:r>
          </w:p>
          <w:p w14:paraId="45961807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8" w:name="c5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50" w:dyaOrig="330" w14:anchorId="498C056D">
                <v:shape id="_x0000_i7341" type="#_x0000_t75" style="width:82.05pt;height:16.75pt" o:ole="">
                  <v:imagedata r:id="rId230" o:title=""/>
                </v:shape>
                <o:OLEObject Type="Embed" ProgID="Equation.DSMT4" ShapeID="_x0000_i7341" DrawAspect="Content" ObjectID="_1689713092" r:id="rId231"/>
              </w:object>
            </w:r>
            <w:bookmarkStart w:id="29" w:name="c5b"/>
            <w:bookmarkEnd w:id="28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20" w:dyaOrig="330" w14:anchorId="1BB9127F">
                <v:shape id="_x0000_i7342" type="#_x0000_t75" style="width:81.2pt;height:16.75pt" o:ole="">
                  <v:imagedata r:id="rId232" o:title=""/>
                </v:shape>
                <o:OLEObject Type="Embed" ProgID="Equation.DSMT4" ShapeID="_x0000_i7342" DrawAspect="Content" ObjectID="_1689713093" r:id="rId233"/>
              </w:object>
            </w:r>
          </w:p>
          <w:p w14:paraId="2A249578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" w:name="c5c"/>
            <w:bookmarkEnd w:id="29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20" w:dyaOrig="330" w14:anchorId="26075B32">
                <v:shape id="_x0000_i7343" type="#_x0000_t75" style="width:81.2pt;height:16.75pt" o:ole="">
                  <v:imagedata r:id="rId234" o:title=""/>
                </v:shape>
                <o:OLEObject Type="Embed" ProgID="Equation.DSMT4" ShapeID="_x0000_i7343" DrawAspect="Content" ObjectID="_1689713094" r:id="rId235"/>
              </w:object>
            </w:r>
            <w:bookmarkStart w:id="31" w:name="c5d"/>
            <w:bookmarkEnd w:id="30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50" w:dyaOrig="330" w14:anchorId="03424477">
                <v:shape id="_x0000_i7344" type="#_x0000_t75" style="width:82.05pt;height:16.75pt" o:ole="">
                  <v:imagedata r:id="rId236" o:title=""/>
                </v:shape>
                <o:OLEObject Type="Embed" ProgID="Equation.DSMT4" ShapeID="_x0000_i7344" DrawAspect="Content" ObjectID="_1689713095" r:id="rId237"/>
              </w:objec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bookmarkEnd w:id="31"/>
          <w:p w14:paraId="5886D6A9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47E608D4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5EED9B62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C6EEDCB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26A573DE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57AC7902" w14:textId="77777777" w:rsidTr="00920492">
        <w:tc>
          <w:tcPr>
            <w:tcW w:w="5915" w:type="dxa"/>
            <w:shd w:val="clear" w:color="auto" w:fill="auto"/>
          </w:tcPr>
          <w:p w14:paraId="1A880799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6q"/>
            <w:bookmarkEnd w:id="32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Biểu thức nào sau đây là tam thức bậc hai</w:t>
            </w:r>
          </w:p>
          <w:p w14:paraId="6F983E1D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" w:name="c6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05" w14:anchorId="20493EA8">
                <v:shape id="_x0000_i7345" type="#_x0000_t75" style="width:70.35pt;height:20.95pt" o:ole="">
                  <v:imagedata r:id="rId238" o:title=""/>
                </v:shape>
                <o:OLEObject Type="Embed" ProgID="Equation.DSMT4" ShapeID="_x0000_i7345" DrawAspect="Content" ObjectID="_1689713096" r:id="rId239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34" w:name="c6b"/>
            <w:bookmarkEnd w:id="33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95" w:dyaOrig="615" w14:anchorId="34F57A11">
                <v:shape id="_x0000_i7346" type="#_x0000_t75" style="width:70.35pt;height:31pt" o:ole="">
                  <v:imagedata r:id="rId240" o:title=""/>
                </v:shape>
                <o:OLEObject Type="Embed" ProgID="Equation.DSMT4" ShapeID="_x0000_i7346" DrawAspect="Content" ObjectID="_1689713097" r:id="rId241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E93CDF4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" w:name="c6c"/>
            <w:bookmarkEnd w:id="34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9B752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60" w:dyaOrig="615" w14:anchorId="4858B026">
                <v:shape id="_x0000_i7347" type="#_x0000_t75" style="width:92.95pt;height:31pt" o:ole="">
                  <v:imagedata r:id="rId242" o:title=""/>
                </v:shape>
                <o:OLEObject Type="Embed" ProgID="Equation.DSMT4" ShapeID="_x0000_i7347" DrawAspect="Content" ObjectID="_1689713098" r:id="rId243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36" w:name="c6d"/>
            <w:bookmarkEnd w:id="35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0D6A70B5">
                <v:shape id="_x0000_i7348" type="#_x0000_t75" style="width:90.4pt;height:20.95pt" o:ole="">
                  <v:imagedata r:id="rId244" o:title=""/>
                </v:shape>
                <o:OLEObject Type="Embed" ProgID="Equation.DSMT4" ShapeID="_x0000_i7348" DrawAspect="Content" ObjectID="_1689713099" r:id="rId245"/>
              </w:object>
            </w:r>
            <w:r w:rsidRPr="009B7520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36"/>
          <w:p w14:paraId="4750E76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05C930A2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125B79C4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A5B0F8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7270424D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47B47277" w14:textId="77777777" w:rsidTr="00920492">
        <w:tc>
          <w:tcPr>
            <w:tcW w:w="5915" w:type="dxa"/>
            <w:shd w:val="clear" w:color="auto" w:fill="auto"/>
          </w:tcPr>
          <w:p w14:paraId="0EAB3771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7" w:name="c7q"/>
            <w:bookmarkEnd w:id="37"/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7: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Tìm khẳng định đúng trong các khẳng định sau.</w:t>
            </w:r>
          </w:p>
          <w:p w14:paraId="597AAB3D" w14:textId="77777777" w:rsidR="00920492" w:rsidRPr="009B7520" w:rsidRDefault="00920492" w:rsidP="005C605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8" w:name="c7a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9B7520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4F2BBDB" wp14:editId="4F1D9D2B">
                  <wp:extent cx="1228725" cy="257175"/>
                  <wp:effectExtent l="0" t="0" r="9525" b="9525"/>
                  <wp:docPr id="2124573024" name="Picture 2124573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752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tam thức bậc hai</w:t>
            </w:r>
            <w:r w:rsidRPr="009B752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2081E0C" w14:textId="77777777" w:rsidR="00920492" w:rsidRPr="009B7520" w:rsidRDefault="00920492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9" w:name="c7b"/>
            <w:bookmarkEnd w:id="38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9B7520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object w:dxaOrig="1905" w:dyaOrig="405" w14:anchorId="47728D7F">
                <v:shape id="_x0000_i7349" type="#_x0000_t75" style="width:95.45pt;height:20.95pt" o:ole="">
                  <v:imagedata r:id="rId247" o:title=""/>
                </v:shape>
                <o:OLEObject Type="Embed" ProgID="Equation.DSMT4" ShapeID="_x0000_i7349" DrawAspect="Content" ObjectID="_1689713100" r:id="rId248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tam thức bậc hai</w:t>
            </w:r>
            <w:r w:rsidRPr="009B752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C7598DD" w14:textId="77777777" w:rsidR="00920492" w:rsidRPr="009B7520" w:rsidRDefault="00920492" w:rsidP="005C605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40" w:name="c7c"/>
            <w:bookmarkEnd w:id="39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9B7520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3E2367F1" wp14:editId="6F5762E9">
                  <wp:extent cx="1123950" cy="257175"/>
                  <wp:effectExtent l="0" t="0" r="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752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tam thức bậc hai</w:t>
            </w:r>
            <w:r w:rsidRPr="009B752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761C57" w14:textId="77777777" w:rsidR="00920492" w:rsidRPr="009B7520" w:rsidRDefault="00920492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1" w:name="c7d"/>
            <w:bookmarkEnd w:id="40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9B7520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067A8719" wp14:editId="259D86B3">
                  <wp:extent cx="885825" cy="257175"/>
                  <wp:effectExtent l="0" t="0" r="9525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B7520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tam thức bậc hai</w:t>
            </w:r>
            <w:r w:rsidRPr="009B7520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41"/>
          <w:p w14:paraId="5C2A2F7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596AC2DD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6FC276B1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12505F69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30690368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5A519C6D" w14:textId="77777777" w:rsidTr="00920492">
        <w:tc>
          <w:tcPr>
            <w:tcW w:w="5915" w:type="dxa"/>
            <w:shd w:val="clear" w:color="auto" w:fill="auto"/>
          </w:tcPr>
          <w:p w14:paraId="70981638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42" w:name="c8q"/>
            <w:bookmarkEnd w:id="42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8: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Tam thức nào luôn không âm với mọi </w:t>
            </w:r>
            <w:r w:rsidRPr="009B7520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10AB0E64">
                <v:shape id="_x0000_i7350" type="#_x0000_t75" style="width:9.2pt;height:10.9pt" o:ole="">
                  <v:imagedata r:id="rId251" o:title=""/>
                </v:shape>
                <o:OLEObject Type="Embed" ProgID="Equation.DSMT4" ShapeID="_x0000_i7350" DrawAspect="Content" ObjectID="_1689713101" r:id="rId252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 thuộc </w:t>
            </w:r>
            <w:r w:rsidRPr="009B7520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0D53D039">
                <v:shape id="_x0000_i7351" type="#_x0000_t75" style="width:13.4pt;height:13.4pt" o:ole="">
                  <v:imagedata r:id="rId253" o:title=""/>
                </v:shape>
                <o:OLEObject Type="Embed" ProgID="Equation.DSMT4" ShapeID="_x0000_i7351" DrawAspect="Content" ObjectID="_1689713102" r:id="rId254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5995E21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3" w:name="c8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950" w:dyaOrig="405" w14:anchorId="6367CF88">
                <v:shape id="_x0000_i7352" type="#_x0000_t75" style="width:97.1pt;height:20.95pt" o:ole="">
                  <v:imagedata r:id="rId255" o:title=""/>
                </v:shape>
                <o:OLEObject Type="Embed" ProgID="Equation.DSMT4" ShapeID="_x0000_i7352" DrawAspect="Content" ObjectID="_1689713103" r:id="rId256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8b"/>
            <w:bookmarkEnd w:id="43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45" w:dyaOrig="405" w14:anchorId="2091706C">
                <v:shape id="_x0000_i7353" type="#_x0000_t75" style="width:92.95pt;height:20.95pt" o:ole="">
                  <v:imagedata r:id="rId257" o:title=""/>
                </v:shape>
                <o:OLEObject Type="Embed" ProgID="Equation.DSMT4" ShapeID="_x0000_i7353" DrawAspect="Content" ObjectID="_1689713104" r:id="rId258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BCCE2A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5" w:name="c8c"/>
            <w:bookmarkEnd w:id="44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9B7520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15" w:dyaOrig="405" w14:anchorId="069294D0">
                <v:shape id="_x0000_i7354" type="#_x0000_t75" style="width:90.4pt;height:20.95pt" o:ole="">
                  <v:imagedata r:id="rId259" o:title=""/>
                </v:shape>
                <o:OLEObject Type="Embed" ProgID="Equation.DSMT4" ShapeID="_x0000_i7354" DrawAspect="Content" ObjectID="_1689713105" r:id="rId260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8d"/>
            <w:bookmarkEnd w:id="45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485" w:dyaOrig="405" w14:anchorId="40639E2B">
                <v:shape id="_x0000_i7355" type="#_x0000_t75" style="width:73.65pt;height:20.95pt" o:ole="">
                  <v:imagedata r:id="rId261" o:title=""/>
                </v:shape>
                <o:OLEObject Type="Embed" ProgID="Equation.DSMT4" ShapeID="_x0000_i7355" DrawAspect="Content" ObjectID="_1689713106" r:id="rId262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6"/>
          <w:p w14:paraId="613DE13F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1DF70C6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29A2743A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8519522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4CD31ECE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629C90E2" w14:textId="77777777" w:rsidTr="00920492">
        <w:tc>
          <w:tcPr>
            <w:tcW w:w="5915" w:type="dxa"/>
            <w:shd w:val="clear" w:color="auto" w:fill="auto"/>
          </w:tcPr>
          <w:p w14:paraId="07EAE867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7" w:name="c9q"/>
            <w:bookmarkEnd w:id="47"/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Tam thức bậc hai nào sau đây luôn dương </w:t>
            </w:r>
            <w:r w:rsidRPr="009B7520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65" w:dyaOrig="285" w14:anchorId="48B7B0B6">
                <v:shape id="_x0000_i7356" type="#_x0000_t75" style="width:38.5pt;height:14.25pt" o:ole="">
                  <v:imagedata r:id="rId263" o:title=""/>
                </v:shape>
                <o:OLEObject Type="Embed" ProgID="Equation.DSMT4" ShapeID="_x0000_i7356" DrawAspect="Content" ObjectID="_1689713107" r:id="rId264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9E272FC" w14:textId="77777777" w:rsidR="00920492" w:rsidRPr="009B7520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8" w:name="c9a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410" w:dyaOrig="360" w14:anchorId="4A030ED5">
                <v:shape id="_x0000_i7357" type="#_x0000_t75" style="width:70.35pt;height:17.6pt" o:ole="">
                  <v:imagedata r:id="rId265" o:title=""/>
                </v:shape>
                <o:OLEObject Type="Embed" ProgID="Equation.DSMT4" ShapeID="_x0000_i7357" DrawAspect="Content" ObjectID="_1689713108" r:id="rId266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9" w:name="c9b"/>
            <w:bookmarkEnd w:id="48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530" w:dyaOrig="360" w14:anchorId="725CDD9D">
                <v:shape id="_x0000_i7358" type="#_x0000_t75" style="width:77pt;height:17.6pt" o:ole="">
                  <v:imagedata r:id="rId267" o:title=""/>
                </v:shape>
                <o:OLEObject Type="Embed" ProgID="Equation.DSMT4" ShapeID="_x0000_i7358" DrawAspect="Content" ObjectID="_1689713109" r:id="rId268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6216E5" w14:textId="77777777" w:rsidR="00920492" w:rsidRPr="009B7520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50" w:name="c9c"/>
            <w:bookmarkEnd w:id="49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9B7520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410" w:dyaOrig="360" w14:anchorId="6FAEC0E0">
                <v:shape id="_x0000_i7359" type="#_x0000_t75" style="width:70.35pt;height:17.6pt" o:ole="">
                  <v:imagedata r:id="rId269" o:title=""/>
                </v:shape>
                <o:OLEObject Type="Embed" ProgID="Equation.DSMT4" ShapeID="_x0000_i7359" DrawAspect="Content" ObjectID="_1689713110" r:id="rId270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1" w:name="c9d"/>
            <w:bookmarkEnd w:id="50"/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530" w:dyaOrig="360" w14:anchorId="1E2A407F">
                <v:shape id="_x0000_i7360" type="#_x0000_t75" style="width:77pt;height:17.6pt" o:ole="">
                  <v:imagedata r:id="rId271" o:title=""/>
                </v:shape>
                <o:OLEObject Type="Embed" ProgID="Equation.DSMT4" ShapeID="_x0000_i7360" DrawAspect="Content" ObjectID="_1689713111" r:id="rId272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1"/>
          <w:p w14:paraId="511537DE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360D0FF9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2E2A9282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324350E8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B83994A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7FFA4CAF" w14:textId="77777777" w:rsidTr="00920492">
        <w:tc>
          <w:tcPr>
            <w:tcW w:w="5915" w:type="dxa"/>
            <w:shd w:val="clear" w:color="auto" w:fill="auto"/>
          </w:tcPr>
          <w:p w14:paraId="2B6F289C" w14:textId="77777777" w:rsidR="00920492" w:rsidRPr="009B7520" w:rsidRDefault="00920492" w:rsidP="005C6056">
            <w:pPr>
              <w:mirrorIndents/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</w:rPr>
            </w:pPr>
            <w:r w:rsidRPr="009B7520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</w:rPr>
              <w:t xml:space="preserve">Câu </w:t>
            </w:r>
            <w:bookmarkStart w:id="52" w:name="c10q"/>
            <w:bookmarkEnd w:id="52"/>
            <w:r w:rsidRPr="009B7520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</w:rPr>
              <w:t>10:</w:t>
            </w:r>
            <w:r w:rsidRPr="009B7520">
              <w:rPr>
                <w:rFonts w:ascii="Chu Van An" w:eastAsia="Arial" w:hAnsi="Chu Van An" w:cs="Chu Van An"/>
                <w:bCs/>
                <w:sz w:val="24"/>
                <w:szCs w:val="24"/>
              </w:rPr>
              <w:t xml:space="preserve">Cho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35" w:dyaOrig="405" w14:anchorId="55F909FF">
                <v:shape id="_x0000_i7361" type="#_x0000_t75" style="width:96.3pt;height:20.95pt" o:ole="">
                  <v:imagedata r:id="rId273" o:title=""/>
                </v:shape>
                <o:OLEObject Type="Embed" ProgID="Equation.DSMT4" ShapeID="_x0000_i7361" DrawAspect="Content" ObjectID="_1689713112" r:id="rId274"/>
              </w:object>
            </w:r>
            <w:r w:rsidRPr="009B7520">
              <w:rPr>
                <w:rFonts w:ascii="Chu Van An" w:eastAsia="Arial" w:hAnsi="Chu Van An" w:cs="Chu Van An"/>
                <w:bCs/>
                <w:sz w:val="24"/>
                <w:szCs w:val="24"/>
              </w:rPr>
              <w:t xml:space="preserve">có hai nghiệm </w:t>
            </w:r>
            <w:r w:rsidRPr="009B752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4E016EE0">
                <v:shape id="_x0000_i7362" type="#_x0000_t75" style="width:12.55pt;height:17.6pt" o:ole="">
                  <v:imagedata r:id="rId275" o:title=""/>
                </v:shape>
                <o:OLEObject Type="Embed" ProgID="Equation.DSMT4" ShapeID="_x0000_i7362" DrawAspect="Content" ObjectID="_1689713113" r:id="rId276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9B7520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28076F27">
                <v:shape id="_x0000_i7363" type="#_x0000_t75" style="width:13.4pt;height:17.6pt" o:ole="">
                  <v:imagedata r:id="rId277" o:title=""/>
                </v:shape>
                <o:OLEObject Type="Embed" ProgID="Equation.DSMT4" ShapeID="_x0000_i7363" DrawAspect="Content" ObjectID="_1689713114" r:id="rId278"/>
              </w:objec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03FF499">
                <v:shape id="_x0000_i7364" type="#_x0000_t75" style="width:45.2pt;height:20.95pt" o:ole="">
                  <v:imagedata r:id="rId279" o:title=""/>
                </v:shape>
                <o:OLEObject Type="Embed" ProgID="Equation.DSMT4" ShapeID="_x0000_i7364" DrawAspect="Content" ObjectID="_1689713115" r:id="rId280"/>
              </w:object>
            </w:r>
            <w:r w:rsidRPr="009B7520">
              <w:rPr>
                <w:rFonts w:ascii="Chu Van An" w:eastAsia="Arial" w:hAnsi="Chu Van An" w:cs="Chu Van An"/>
                <w:bCs/>
                <w:sz w:val="24"/>
                <w:szCs w:val="24"/>
              </w:rPr>
              <w:t>. Nhận xét nào sau đây là đúng?</w:t>
            </w:r>
          </w:p>
          <w:p w14:paraId="6275C1D6" w14:textId="77777777" w:rsidR="00920492" w:rsidRPr="009B7520" w:rsidRDefault="00920492" w:rsidP="005C605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3" w:name="c10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55" w:dyaOrig="405" w14:anchorId="70976BB8">
                <v:shape id="_x0000_i7365" type="#_x0000_t75" style="width:103pt;height:20.95pt" o:ole="">
                  <v:imagedata r:id="rId281" o:title=""/>
                </v:shape>
                <o:OLEObject Type="Embed" ProgID="Equation.DSMT4" ShapeID="_x0000_i7365" DrawAspect="Content" ObjectID="_1689713116" r:id="rId282"/>
              </w:object>
            </w:r>
            <w:r w:rsidRPr="009B7520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</w:p>
          <w:p w14:paraId="5A9A0E6D" w14:textId="77777777" w:rsidR="00920492" w:rsidRPr="009B7520" w:rsidRDefault="00920492" w:rsidP="005C6056">
            <w:pPr>
              <w:contextualSpacing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54" w:name="c10b"/>
            <w:bookmarkEnd w:id="53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55" w:dyaOrig="405" w14:anchorId="7C0C5F63">
                <v:shape id="_x0000_i7366" type="#_x0000_t75" style="width:103pt;height:20.95pt" o:ole="">
                  <v:imagedata r:id="rId283" o:title=""/>
                </v:shape>
                <o:OLEObject Type="Embed" ProgID="Equation.DSMT4" ShapeID="_x0000_i7366" DrawAspect="Content" ObjectID="_1689713117" r:id="rId284"/>
              </w:object>
            </w:r>
            <w:r w:rsidRPr="009B7520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632843B6" w14:textId="77777777" w:rsidR="00920492" w:rsidRPr="009B7520" w:rsidRDefault="00920492" w:rsidP="005C605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5" w:name="c10c"/>
            <w:bookmarkEnd w:id="54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9B7520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00" w:dyaOrig="405" w14:anchorId="01B44863">
                <v:shape id="_x0000_i7367" type="#_x0000_t75" style="width:149.85pt;height:20.95pt" o:ole="">
                  <v:imagedata r:id="rId285" o:title=""/>
                </v:shape>
                <o:OLEObject Type="Embed" ProgID="Equation.DSMT4" ShapeID="_x0000_i7367" DrawAspect="Content" ObjectID="_1689713118" r:id="rId286"/>
              </w:object>
            </w:r>
            <w:r w:rsidRPr="009B7520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1ABA8E56" w14:textId="77777777" w:rsidR="00920492" w:rsidRPr="009B7520" w:rsidRDefault="00920492" w:rsidP="005C605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6" w:name="c10d"/>
            <w:bookmarkEnd w:id="55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00" w:dyaOrig="405" w14:anchorId="7C49B555">
                <v:shape id="_x0000_i7368" type="#_x0000_t75" style="width:149.85pt;height:20.95pt" o:ole="">
                  <v:imagedata r:id="rId287" o:title=""/>
                </v:shape>
                <o:OLEObject Type="Embed" ProgID="Equation.DSMT4" ShapeID="_x0000_i7368" DrawAspect="Content" ObjectID="_1689713119" r:id="rId288"/>
              </w:object>
            </w:r>
            <w:r w:rsidRPr="009B7520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bookmarkEnd w:id="56"/>
          <w:p w14:paraId="01F33E55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6BAAE21F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15B1B5A7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D9291E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5AF4E4CC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  <w:tr w:rsidR="00920492" w:rsidRPr="009B7520" w14:paraId="1A5C498D" w14:textId="77777777" w:rsidTr="00920492">
        <w:tc>
          <w:tcPr>
            <w:tcW w:w="5915" w:type="dxa"/>
            <w:shd w:val="clear" w:color="auto" w:fill="auto"/>
          </w:tcPr>
          <w:p w14:paraId="405CC8F7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57" w:name="c11q"/>
            <w:bookmarkEnd w:id="57"/>
            <w:r w:rsidRPr="009B7520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9B7520">
              <w:rPr>
                <w:rFonts w:ascii="Chu Van An" w:hAnsi="Chu Van An" w:cs="Chu Van An"/>
                <w:sz w:val="24"/>
                <w:szCs w:val="24"/>
                <w:lang w:val="pt-BR"/>
              </w:rPr>
              <w:t>Bảng xét dấu sau của tam thức bậc hai nào trong các phương án A, B, C, D sau đây?</w:t>
            </w:r>
          </w:p>
          <w:p w14:paraId="42967B14" w14:textId="77777777" w:rsidR="00920492" w:rsidRPr="009B7520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9B7520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274558D8" wp14:editId="2A6E2BD0">
                  <wp:extent cx="2867025" cy="7524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C95D2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8" w:name="c11a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9B7520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50" w:dyaOrig="360" w14:anchorId="32BE8700">
                <v:shape id="_x0000_i7369" type="#_x0000_t75" style="width:82.05pt;height:17.6pt" o:ole="">
                  <v:imagedata r:id="rId290" o:title=""/>
                </v:shape>
                <o:OLEObject Type="Embed" ProgID="Equation.DSMT4" ShapeID="_x0000_i7369" DrawAspect="Content" ObjectID="_1689713120" r:id="rId291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9" w:name="c11b"/>
            <w:bookmarkEnd w:id="58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9B752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60" w14:anchorId="524DE4FD">
                <v:shape id="_x0000_i7370" type="#_x0000_t75" style="width:89.6pt;height:17.6pt" o:ole="">
                  <v:imagedata r:id="rId292" o:title=""/>
                </v:shape>
                <o:OLEObject Type="Embed" ProgID="Equation.DSMT4" ShapeID="_x0000_i7370" DrawAspect="Content" ObjectID="_1689713121" r:id="rId293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0C4DD0" w14:textId="77777777" w:rsidR="00920492" w:rsidRPr="009B7520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0" w:name="c11c"/>
            <w:bookmarkEnd w:id="59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9B7520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9B752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60" w14:anchorId="11569D86">
                <v:shape id="_x0000_i7371" type="#_x0000_t75" style="width:89.6pt;height:17.6pt" o:ole="">
                  <v:imagedata r:id="rId294" o:title=""/>
                </v:shape>
                <o:OLEObject Type="Embed" ProgID="Equation.DSMT4" ShapeID="_x0000_i7371" DrawAspect="Content" ObjectID="_1689713122" r:id="rId295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1" w:name="s2"/>
            <w:bookmarkStart w:id="62" w:name="c11d"/>
            <w:bookmarkEnd w:id="60"/>
            <w:bookmarkEnd w:id="61"/>
            <w:r w:rsidRPr="009B7520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9B7520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50" w:dyaOrig="360" w14:anchorId="42E5C877">
                <v:shape id="_x0000_i7372" type="#_x0000_t75" style="width:82.05pt;height:17.6pt" o:ole="">
                  <v:imagedata r:id="rId296" o:title=""/>
                </v:shape>
                <o:OLEObject Type="Embed" ProgID="Equation.DSMT4" ShapeID="_x0000_i7372" DrawAspect="Content" ObjectID="_1689713123" r:id="rId297"/>
              </w:object>
            </w:r>
            <w:r w:rsidRPr="009B7520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2"/>
          <w:p w14:paraId="5D120B10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</w:pPr>
          </w:p>
        </w:tc>
        <w:tc>
          <w:tcPr>
            <w:tcW w:w="4995" w:type="dxa"/>
            <w:shd w:val="clear" w:color="auto" w:fill="auto"/>
          </w:tcPr>
          <w:p w14:paraId="183F513D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Lời giải :......................................................................</w:t>
            </w:r>
          </w:p>
          <w:p w14:paraId="501C3E44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668D9DE1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  <w:p w14:paraId="61EE9F25" w14:textId="77777777" w:rsidR="00920492" w:rsidRPr="009B7520" w:rsidRDefault="00920492" w:rsidP="005C6056">
            <w:pPr>
              <w:pStyle w:val="Vnbnnidung0"/>
              <w:widowControl/>
              <w:shd w:val="clear" w:color="auto" w:fill="auto"/>
              <w:spacing w:before="200" w:line="240" w:lineRule="auto"/>
              <w:mirrorIndents/>
              <w:jc w:val="left"/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</w:pPr>
            <w:r w:rsidRPr="009B7520">
              <w:rPr>
                <w:rFonts w:ascii="Chu Van An" w:hAnsi="Chu Van An" w:cs="Chu Van An"/>
                <w:color w:val="0000FF"/>
                <w:sz w:val="20"/>
                <w:lang w:eastAsia="vi-VN" w:bidi="vi-VN"/>
              </w:rPr>
              <w:t>......................................................................................</w:t>
            </w:r>
          </w:p>
        </w:tc>
      </w:tr>
    </w:tbl>
    <w:p w14:paraId="5785D914" w14:textId="3DA22D76" w:rsidR="00920492" w:rsidRPr="00920492" w:rsidRDefault="00920492" w:rsidP="00D83895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CA9D5ED" w14:textId="77777777" w:rsidR="00253050" w:rsidRPr="00920492" w:rsidRDefault="00253050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003F4F9C">
                <wp:extent cx="6547104" cy="1163381"/>
                <wp:effectExtent l="0" t="38100" r="25400" b="1778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63381"/>
                          <a:chOff x="34611" y="0"/>
                          <a:chExt cx="6547104" cy="116199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606"/>
                            <a:ext cx="6547104" cy="8833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BBEDC2" w14:textId="77777777" w:rsidR="008217F3" w:rsidRPr="00BE4551" w:rsidRDefault="008217F3" w:rsidP="00E61A5A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112F5" w14:textId="0B06A133" w:rsidR="00BE4551" w:rsidRDefault="00253050" w:rsidP="00DE0E8D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 w:rsidR="00E51D2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862CF16" w14:textId="7652F137" w:rsidR="00E51D2F" w:rsidRPr="00E51D2F" w:rsidRDefault="00E51D2F" w:rsidP="001F709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Áp đụng định lý dấu tam thức bậc hai</w:t>
                              </w:r>
                            </w:p>
                            <w:p w14:paraId="4CFFB885" w14:textId="7FA61A6F" w:rsidR="00F16539" w:rsidRPr="00BE4551" w:rsidRDefault="00253050" w:rsidP="00BD1060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43DA618" w14:textId="59CB3AE9" w:rsidR="00253050" w:rsidRPr="00BE4551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5699809" cy="571533"/>
                            <a:chOff x="150812" y="0"/>
                            <a:chExt cx="5700148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5700148" cy="485775"/>
                              <a:chOff x="150812" y="0"/>
                              <a:chExt cx="5700148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088" y="0"/>
                                <a:ext cx="5666872" cy="485775"/>
                                <a:chOff x="184088" y="0"/>
                                <a:chExt cx="5666872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088" y="38088"/>
                                  <a:ext cx="566687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176906" cy="485775"/>
                                  <a:chOff x="1502180" y="0"/>
                                  <a:chExt cx="4176906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43245"/>
                                    <a:ext cx="4067372" cy="430712"/>
                                    <a:chOff x="1611714" y="43245"/>
                                    <a:chExt cx="4067372" cy="430712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59173" y="43245"/>
                                      <a:ext cx="3919913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3607619" w14:textId="77777777" w:rsidR="00E51D2F" w:rsidRPr="00E51D2F" w:rsidRDefault="00E51D2F" w:rsidP="00E51D2F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</w:pPr>
                                        <w:r w:rsidRPr="00E51D2F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Giải bất phương trình bậc hai và bài toán liên quan</w:t>
                                        </w:r>
                                      </w:p>
                                      <w:p w14:paraId="1E036CE9" w14:textId="407EC687" w:rsidR="004D52A5" w:rsidRPr="004D52A5" w:rsidRDefault="004D52A5" w:rsidP="004D52A5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91.6pt;mso-position-horizontal-relative:char;mso-position-vertical-relative:line" coordorigin="346" coordsize="65471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">
                <v:shape id="Rectangle: Diagonal Corners Rounded 1" o:spid="_x0000_s1119" style="position:absolute;left:346;top:2786;width:65471;height:883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3515;6547104,875022;6532329,883387;112179,883387;0,819872;0,8365;14775,0" o:connectangles="0,0,0,0,0,0,0,0,0" textboxrect="0,0,6435090,1533525"/>
                  <v:textbox>
                    <w:txbxContent>
                      <w:p w14:paraId="51BBEDC2" w14:textId="77777777" w:rsidR="008217F3" w:rsidRPr="00BE4551" w:rsidRDefault="008217F3" w:rsidP="00E61A5A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112F5" w14:textId="0B06A133" w:rsidR="00BE4551" w:rsidRDefault="00253050" w:rsidP="00DE0E8D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 w:rsidR="00E51D2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862CF16" w14:textId="7652F137" w:rsidR="00E51D2F" w:rsidRPr="00E51D2F" w:rsidRDefault="00E51D2F" w:rsidP="001F709B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Áp đụng định lý dấu tam thức bậc hai</w:t>
                        </w:r>
                      </w:p>
                      <w:p w14:paraId="4CFFB885" w14:textId="7FA61A6F" w:rsidR="00F16539" w:rsidRPr="00BE4551" w:rsidRDefault="00253050" w:rsidP="00BD1060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043DA618" w14:textId="59CB3AE9" w:rsidR="00253050" w:rsidRPr="00BE4551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0" style="position:absolute;left:1508;width:56998;height:5715" coordorigin="1508" coordsize="5700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57001;height:4857" coordorigin="1508" coordsize="5700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0;width:56669;height:4857" coordorigin="1840" coordsize="5666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0;top:380;width:56669;height:4476;visibility:visible;mso-wrap-style:square;v-text-anchor:middle" coordsize="566687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" path="m,l5512148,r154724,154724l5666872,447554,,447554,,xe" fillcolor="#f0def6" stroked="f" strokeweight="1.25pt">
                        <v:fill r:id="rId94" o:title="" color2="#fffff7" type="pattern"/>
                        <v:path arrowok="t" o:connecttype="custom" o:connectlocs="0,0;5512148,0;5666872,154724;5666872,447554;0,447554;0,0" o:connectangles="0,0,0,0,0,0"/>
                      </v:shape>
                      <v:group id="Group 87" o:spid="_x0000_s1124" style="position:absolute;left:15021;width:41769;height:4857" coordorigin="15021" coordsize="417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432;width:40673;height:4307" coordorigin="16117,432" coordsize="40673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591;top:432;width:39199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" adj="21160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3607619" w14:textId="77777777" w:rsidR="00E51D2F" w:rsidRPr="00E51D2F" w:rsidRDefault="00E51D2F" w:rsidP="00E51D2F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</w:pPr>
                                  <w:r w:rsidRPr="00E51D2F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Giải bất phương trình bậc hai và bài toán liên quan</w:t>
                                  </w:r>
                                </w:p>
                                <w:p w14:paraId="1E036CE9" w14:textId="407EC687" w:rsidR="004D52A5" w:rsidRPr="004D52A5" w:rsidRDefault="004D52A5" w:rsidP="004D52A5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2F88E30B" w:rsidR="00253050" w:rsidRPr="00920492" w:rsidRDefault="00253050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B0D1778" w14:textId="731654FE" w:rsidR="00E51D2F" w:rsidRPr="00920492" w:rsidRDefault="00E51D2F" w:rsidP="00D83895">
      <w:pPr>
        <w:spacing w:before="120"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920492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920492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920492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1440" w:dyaOrig="330" w14:anchorId="29E0A53A">
          <v:shape id="_x0000_i1214" type="#_x0000_t75" style="width:1in;height:16.75pt" o:ole="">
            <v:imagedata r:id="rId298" o:title=""/>
          </v:shape>
          <o:OLEObject Type="Embed" ProgID="Equation.DSMT4" ShapeID="_x0000_i1214" DrawAspect="Content" ObjectID="_1689713125" r:id="rId299"/>
        </w:object>
      </w:r>
      <w:r w:rsidRPr="00920492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004A3C47" w14:textId="77777777" w:rsidR="00E51D2F" w:rsidRPr="00920492" w:rsidRDefault="00E51D2F" w:rsidP="00D83895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920492">
        <w:rPr>
          <w:rFonts w:ascii="Chu Van An" w:eastAsia="Calibri" w:hAnsi="Chu Van An" w:cs="Chu Van An"/>
          <w:color w:val="000000"/>
          <w:position w:val="-4"/>
          <w:sz w:val="24"/>
          <w:szCs w:val="24"/>
          <w:lang w:val="fr-FR"/>
        </w:rPr>
        <w:object w:dxaOrig="270" w:dyaOrig="270" w14:anchorId="2A2F5CF7">
          <v:shape id="_x0000_i1215" type="#_x0000_t75" style="width:13.4pt;height:13.4pt" o:ole="">
            <v:imagedata r:id="rId300" o:title=""/>
          </v:shape>
          <o:OLEObject Type="Embed" ProgID="Equation.DSMT4" ShapeID="_x0000_i1215" DrawAspect="Content" ObjectID="_1689713126" r:id="rId301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20492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525" w:dyaOrig="405" w14:anchorId="760E40BA">
          <v:shape id="_x0000_i1216" type="#_x0000_t75" style="width:25.95pt;height:20.1pt" o:ole="">
            <v:imagedata r:id="rId302" o:title=""/>
          </v:shape>
          <o:OLEObject Type="Embed" ProgID="Equation.DSMT4" ShapeID="_x0000_i1216" DrawAspect="Content" ObjectID="_1689713127" r:id="rId303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20492">
        <w:rPr>
          <w:rFonts w:ascii="Chu Van An" w:eastAsia="Calibri" w:hAnsi="Chu Van An" w:cs="Chu Van An"/>
          <w:color w:val="000000"/>
          <w:position w:val="-6"/>
          <w:sz w:val="24"/>
          <w:szCs w:val="24"/>
          <w:lang w:val="fr-FR"/>
        </w:rPr>
        <w:object w:dxaOrig="270" w:dyaOrig="270" w14:anchorId="1BD606F9">
          <v:shape id="_x0000_i1217" type="#_x0000_t75" style="width:13.4pt;height:13.4pt" o:ole="">
            <v:imagedata r:id="rId304" o:title=""/>
          </v:shape>
          <o:OLEObject Type="Embed" ProgID="Equation.DSMT4" ShapeID="_x0000_i1217" DrawAspect="Content" ObjectID="_1689713128" r:id="rId305"/>
        </w:object>
      </w:r>
      <w:r w:rsidRPr="00920492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position w:val="-4"/>
          <w:sz w:val="24"/>
          <w:szCs w:val="24"/>
          <w:lang w:val="fr-FR"/>
        </w:rPr>
        <w:tab/>
        <w:t xml:space="preserve">D. </w:t>
      </w:r>
      <w:r w:rsidRPr="00920492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920492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870" w:dyaOrig="405" w14:anchorId="7CD64B68">
          <v:shape id="_x0000_i1218" type="#_x0000_t75" style="width:43.55pt;height:20.1pt" o:ole="">
            <v:imagedata r:id="rId306" o:title=""/>
          </v:shape>
          <o:OLEObject Type="Embed" ProgID="Equation.DSMT4" ShapeID="_x0000_i1218" DrawAspect="Content" ObjectID="_1689713129" r:id="rId307"/>
        </w:object>
      </w:r>
      <w:r w:rsidRPr="00920492">
        <w:rPr>
          <w:rFonts w:ascii="Chu Van An" w:hAnsi="Chu Van An" w:cs="Chu Van An"/>
          <w:position w:val="-4"/>
          <w:sz w:val="24"/>
          <w:szCs w:val="24"/>
          <w:lang w:val="fr-FR"/>
        </w:rPr>
        <w:t>.</w:t>
      </w:r>
    </w:p>
    <w:p w14:paraId="3AF70F90" w14:textId="6B8C2336" w:rsidR="00E51D2F" w:rsidRPr="00920492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31CE1C1" w14:textId="77777777" w:rsidR="00E51D2F" w:rsidRPr="00920492" w:rsidRDefault="00E51D2F" w:rsidP="00D83895">
      <w:pPr>
        <w:spacing w:line="240" w:lineRule="auto"/>
        <w:ind w:left="1000"/>
        <w:contextualSpacing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920492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760D7430" w14:textId="77777777" w:rsidR="00E51D2F" w:rsidRPr="00920492" w:rsidRDefault="00E51D2F" w:rsidP="00D83895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  <w:lang w:val="fr-FR"/>
        </w:rPr>
      </w:pPr>
      <w:r w:rsidRPr="00920492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5055" w:dyaOrig="435" w14:anchorId="4417C386">
          <v:shape id="_x0000_i1219" type="#_x0000_t75" style="width:252.85pt;height:21.75pt" o:ole="">
            <v:imagedata r:id="rId308" o:title=""/>
          </v:shape>
          <o:OLEObject Type="Embed" ProgID="Equation.DSMT4" ShapeID="_x0000_i1219" DrawAspect="Content" ObjectID="_1689713130" r:id="rId309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2F55C9" w14:textId="77777777" w:rsidR="00E51D2F" w:rsidRPr="00920492" w:rsidRDefault="00E51D2F" w:rsidP="00D83895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20492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là </w:t>
      </w:r>
      <w:r w:rsidRPr="00920492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525" w:dyaOrig="405" w14:anchorId="5EB4D780">
          <v:shape id="_x0000_i1220" type="#_x0000_t75" style="width:25.95pt;height:20.1pt" o:ole="">
            <v:imagedata r:id="rId302" o:title=""/>
          </v:shape>
          <o:OLEObject Type="Embed" ProgID="Equation.DSMT4" ShapeID="_x0000_i1220" DrawAspect="Content" ObjectID="_1689713131" r:id="rId310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FB0612" w14:textId="77777777" w:rsidR="00E51D2F" w:rsidRPr="00920492" w:rsidRDefault="00E51D2F" w:rsidP="00D83895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0824925F" w14:textId="77777777" w:rsidR="00E51D2F" w:rsidRPr="00920492" w:rsidRDefault="00E51D2F" w:rsidP="00D83895">
      <w:pPr>
        <w:spacing w:line="240" w:lineRule="auto"/>
        <w:ind w:left="1000" w:hanging="1000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20492">
        <w:rPr>
          <w:rFonts w:ascii="Chu Van An" w:hAnsi="Chu Van An" w:cs="Chu Van An"/>
          <w:sz w:val="24"/>
          <w:szCs w:val="24"/>
        </w:rPr>
        <w:t xml:space="preserve">Số giá trị nguyên âm của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ABC31F3">
          <v:shape id="_x0000_i1221" type="#_x0000_t75" style="width:10.05pt;height:10.9pt" o:ole="">
            <v:imagedata r:id="rId311" o:title=""/>
          </v:shape>
          <o:OLEObject Type="Embed" ProgID="Equation.DSMT4" ShapeID="_x0000_i1221" DrawAspect="Content" ObjectID="_1689713132" r:id="rId312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để tam thức tam thức bậc hai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05" w14:anchorId="00D51910">
          <v:shape id="_x0000_i1222" type="#_x0000_t75" style="width:97.95pt;height:20.1pt" o:ole="">
            <v:imagedata r:id="rId313" o:title=""/>
          </v:shape>
          <o:OLEObject Type="Embed" ProgID="Equation.DSMT4" ShapeID="_x0000_i1222" DrawAspect="Content" ObjectID="_1689713133" r:id="rId314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nhận giá trị âm là</w:t>
      </w:r>
    </w:p>
    <w:p w14:paraId="7E0FF1F7" w14:textId="77777777" w:rsidR="00E51D2F" w:rsidRPr="00920492" w:rsidRDefault="00E51D2F" w:rsidP="00D83895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A2F2FDE">
          <v:shape id="_x0000_i1223" type="#_x0000_t75" style="width:9.2pt;height:14.25pt" o:ole="">
            <v:imagedata r:id="rId315" o:title=""/>
          </v:shape>
          <o:OLEObject Type="Embed" ProgID="Equation.DSMT4" ShapeID="_x0000_i1223" DrawAspect="Content" ObjectID="_1689713134" r:id="rId316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position w:val="-4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F4BFBD7">
          <v:shape id="_x0000_i1224" type="#_x0000_t75" style="width:9.2pt;height:14.25pt" o:ole="">
            <v:imagedata r:id="rId317" o:title=""/>
          </v:shape>
          <o:OLEObject Type="Embed" ProgID="Equation.DSMT4" ShapeID="_x0000_i1224" DrawAspect="Content" ObjectID="_1689713135" r:id="rId318"/>
        </w:object>
      </w:r>
      <w:r w:rsidRPr="00920492">
        <w:rPr>
          <w:rFonts w:ascii="Chu Van An" w:hAnsi="Chu Van An" w:cs="Chu Van An"/>
          <w:position w:val="-4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109422F">
          <v:shape id="_x0000_i1225" type="#_x0000_t75" style="width:10.05pt;height:14.25pt" o:ole="">
            <v:imagedata r:id="rId319" o:title=""/>
          </v:shape>
          <o:OLEObject Type="Embed" ProgID="Equation.DSMT4" ShapeID="_x0000_i1225" DrawAspect="Content" ObjectID="_1689713136" r:id="rId32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B3CC36A">
          <v:shape id="_x0000_i1226" type="#_x0000_t75" style="width:10.05pt;height:12.55pt" o:ole="">
            <v:imagedata r:id="rId321" o:title=""/>
          </v:shape>
          <o:OLEObject Type="Embed" ProgID="Equation.DSMT4" ShapeID="_x0000_i1226" DrawAspect="Content" ObjectID="_1689713137" r:id="rId32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44C29E6B" w14:textId="160FEC32" w:rsidR="00E51D2F" w:rsidRPr="00920492" w:rsidRDefault="0099612B" w:rsidP="00D83895">
      <w:pPr>
        <w:spacing w:line="240" w:lineRule="auto"/>
        <w:ind w:left="1000"/>
        <w:contextualSpacing/>
        <w:jc w:val="center"/>
        <w:rPr>
          <w:rFonts w:ascii="Chu Van An" w:eastAsia="Arial" w:hAnsi="Chu Van An" w:cs="Chu Van An"/>
          <w:sz w:val="24"/>
          <w:szCs w:val="24"/>
        </w:rPr>
      </w:pPr>
      <w:r w:rsidRPr="00920492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79445B4A" w14:textId="77777777" w:rsidR="00E51D2F" w:rsidRPr="00920492" w:rsidRDefault="00E51D2F" w:rsidP="00D83895">
      <w:pPr>
        <w:spacing w:line="240" w:lineRule="auto"/>
        <w:ind w:left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20492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4E6F1FB7" w14:textId="77777777" w:rsidR="00E51D2F" w:rsidRPr="00920492" w:rsidRDefault="00E51D2F" w:rsidP="00D83895">
      <w:pPr>
        <w:spacing w:line="240" w:lineRule="auto"/>
        <w:ind w:left="1000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</w:rPr>
        <w:object w:dxaOrig="4095" w:dyaOrig="615" w14:anchorId="75219824">
          <v:shape id="_x0000_i1227" type="#_x0000_t75" style="width:205.1pt;height:31pt" o:ole="">
            <v:imagedata r:id="rId323" o:title=""/>
          </v:shape>
          <o:OLEObject Type="Embed" ProgID="Equation.DSMT4" ShapeID="_x0000_i1227" DrawAspect="Content" ObjectID="_1689713138" r:id="rId324"/>
        </w:object>
      </w:r>
      <w:r w:rsidRPr="00920492">
        <w:rPr>
          <w:rFonts w:ascii="Chu Van An" w:eastAsia="Arial" w:hAnsi="Chu Van An" w:cs="Chu Van An"/>
          <w:sz w:val="24"/>
          <w:szCs w:val="24"/>
        </w:rPr>
        <w:t xml:space="preserve">, mà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24D686BB">
          <v:shape id="_x0000_i1228" type="#_x0000_t75" style="width:140.65pt;height:20.1pt" o:ole="">
            <v:imagedata r:id="rId325" o:title=""/>
          </v:shape>
          <o:OLEObject Type="Embed" ProgID="Equation.DSMT4" ShapeID="_x0000_i1228" DrawAspect="Content" ObjectID="_1689713139" r:id="rId326"/>
        </w:object>
      </w:r>
    </w:p>
    <w:p w14:paraId="182096CF" w14:textId="77777777" w:rsidR="00E51D2F" w:rsidRPr="00920492" w:rsidRDefault="00E51D2F" w:rsidP="00D83895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20492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54FB6BE7">
          <v:shape id="_x0000_i1229" type="#_x0000_t75" style="width:1in;height:15.9pt" o:ole="">
            <v:imagedata r:id="rId327" o:title=""/>
          </v:shape>
          <o:OLEObject Type="Embed" ProgID="Equation.DSMT4" ShapeID="_x0000_i1229" DrawAspect="Content" ObjectID="_1689713140" r:id="rId328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là</w:t>
      </w:r>
    </w:p>
    <w:p w14:paraId="3546492F" w14:textId="77777777" w:rsidR="00E51D2F" w:rsidRPr="00920492" w:rsidRDefault="00E51D2F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920492">
        <w:rPr>
          <w:rFonts w:ascii="Chu Van An" w:eastAsia="Times New Roman" w:hAnsi="Chu Van An" w:cs="Chu Van An"/>
          <w:position w:val="-28"/>
          <w:sz w:val="24"/>
          <w:szCs w:val="24"/>
        </w:rPr>
        <w:object w:dxaOrig="1950" w:dyaOrig="675" w14:anchorId="4C67710E">
          <v:shape id="_x0000_i1230" type="#_x0000_t75" style="width:97.1pt;height:33.5pt" o:ole="">
            <v:imagedata r:id="rId329" o:title=""/>
          </v:shape>
          <o:OLEObject Type="Embed" ProgID="Equation.DSMT4" ShapeID="_x0000_i1230" DrawAspect="Content" ObjectID="_1689713141" r:id="rId33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position w:val="-28"/>
          <w:sz w:val="24"/>
          <w:szCs w:val="24"/>
        </w:rPr>
        <w:object w:dxaOrig="795" w:dyaOrig="675" w14:anchorId="376914C2">
          <v:shape id="_x0000_i1231" type="#_x0000_t75" style="width:39.35pt;height:33.5pt" o:ole="">
            <v:imagedata r:id="rId331" o:title=""/>
          </v:shape>
          <o:OLEObject Type="Embed" ProgID="Equation.DSMT4" ShapeID="_x0000_i1231" DrawAspect="Content" ObjectID="_1689713142" r:id="rId33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4725C93" w14:textId="77777777" w:rsidR="00E51D2F" w:rsidRPr="00920492" w:rsidRDefault="00E51D2F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Times New Roman" w:hAnsi="Chu Van An" w:cs="Chu Van An"/>
          <w:position w:val="-28"/>
          <w:sz w:val="24"/>
          <w:szCs w:val="24"/>
        </w:rPr>
        <w:object w:dxaOrig="2010" w:dyaOrig="705" w14:anchorId="554E14D1">
          <v:shape id="_x0000_i1232" type="#_x0000_t75" style="width:100.45pt;height:35.15pt" o:ole="">
            <v:imagedata r:id="rId333" o:title=""/>
          </v:shape>
          <o:OLEObject Type="Embed" ProgID="Equation.DSMT4" ShapeID="_x0000_i1232" DrawAspect="Content" ObjectID="_1689713143" r:id="rId334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position w:val="-28"/>
          <w:sz w:val="24"/>
          <w:szCs w:val="24"/>
        </w:rPr>
        <w:object w:dxaOrig="1980" w:dyaOrig="690" w14:anchorId="2F817490">
          <v:shape id="_x0000_i1233" type="#_x0000_t75" style="width:98.8pt;height:34.35pt" o:ole="">
            <v:imagedata r:id="rId335" o:title=""/>
          </v:shape>
          <o:OLEObject Type="Embed" ProgID="Equation.DSMT4" ShapeID="_x0000_i1233" DrawAspect="Content" ObjectID="_1689713144" r:id="rId336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12565EB4" w14:textId="1A0A2C68" w:rsidR="00E51D2F" w:rsidRPr="00920492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7BD711" w14:textId="77777777" w:rsidR="00E51D2F" w:rsidRPr="00920492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27F65914" w14:textId="77777777" w:rsidR="00E51D2F" w:rsidRPr="00920492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14617B9A">
          <v:shape id="_x0000_i1234" type="#_x0000_t75" style="width:1in;height:15.9pt" o:ole="">
            <v:imagedata r:id="rId327" o:title=""/>
          </v:shape>
          <o:OLEObject Type="Embed" ProgID="Equation.DSMT4" ShapeID="_x0000_i1234" DrawAspect="Content" ObjectID="_1689713145" r:id="rId337"/>
        </w:object>
      </w:r>
    </w:p>
    <w:p w14:paraId="30C42D0F" w14:textId="77777777" w:rsidR="00E51D2F" w:rsidRPr="00920492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Cho </w:t>
      </w:r>
      <w:r w:rsidRPr="00920492">
        <w:rPr>
          <w:rFonts w:ascii="Chu Van An" w:eastAsia="Times New Roman" w:hAnsi="Chu Van An" w:cs="Chu Van An"/>
          <w:position w:val="-44"/>
          <w:sz w:val="24"/>
          <w:szCs w:val="24"/>
        </w:rPr>
        <w:object w:dxaOrig="2520" w:dyaOrig="1005" w14:anchorId="7ACF7AC3">
          <v:shape id="_x0000_i1235" type="#_x0000_t75" style="width:126.4pt;height:50.25pt" o:ole="">
            <v:imagedata r:id="rId338" o:title=""/>
          </v:shape>
          <o:OLEObject Type="Embed" ProgID="Equation.DSMT4" ShapeID="_x0000_i1235" DrawAspect="Content" ObjectID="_1689713146" r:id="rId339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7101554A" w14:textId="77777777" w:rsidR="00E51D2F" w:rsidRPr="00920492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>BXD</w:t>
      </w:r>
    </w:p>
    <w:p w14:paraId="5B31E49A" w14:textId="4872B1A8" w:rsidR="00E51D2F" w:rsidRPr="00920492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4A59769" wp14:editId="57C8ABC6">
            <wp:extent cx="5741670" cy="66992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BD75E" w14:textId="77777777" w:rsidR="00E51D2F" w:rsidRPr="00920492" w:rsidRDefault="00E51D2F" w:rsidP="00D83895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Vậy tập nghiệm bất phương trình là </w:t>
      </w:r>
      <w:r w:rsidRPr="00920492">
        <w:rPr>
          <w:rFonts w:ascii="Chu Van An" w:eastAsia="Times New Roman" w:hAnsi="Chu Van An" w:cs="Chu Van An"/>
          <w:position w:val="-28"/>
          <w:sz w:val="24"/>
          <w:szCs w:val="24"/>
        </w:rPr>
        <w:object w:dxaOrig="2370" w:dyaOrig="675" w14:anchorId="5FAE4154">
          <v:shape id="_x0000_i1236" type="#_x0000_t75" style="width:118.9pt;height:33.5pt" o:ole="">
            <v:imagedata r:id="rId341" o:title=""/>
          </v:shape>
          <o:OLEObject Type="Embed" ProgID="Equation.DSMT4" ShapeID="_x0000_i1236" DrawAspect="Content" ObjectID="_1689713147" r:id="rId34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4E9F50D" w14:textId="0CF35837" w:rsidR="008D160D" w:rsidRDefault="008D160D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944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49"/>
        <w:gridCol w:w="4995"/>
      </w:tblGrid>
      <w:tr w:rsidR="00920492" w:rsidRPr="00311C0A" w14:paraId="61F0F67C" w14:textId="77777777" w:rsidTr="00920492">
        <w:tc>
          <w:tcPr>
            <w:tcW w:w="5949" w:type="dxa"/>
            <w:shd w:val="clear" w:color="auto" w:fill="auto"/>
          </w:tcPr>
          <w:p w14:paraId="34034DE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0A2BAC4C">
                <v:shape id="_x0000_i17646" type="#_x0000_t75" style="width:10.9pt;height:14.25pt" o:ole="">
                  <v:imagedata r:id="rId343" o:title=""/>
                </v:shape>
                <o:OLEObject Type="Embed" ProgID="Equation.DSMT4" ShapeID="_x0000_i17646" DrawAspect="Content" ObjectID="_1689713148" r:id="rId3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15" w14:anchorId="487D9EC6">
                <v:shape id="_x0000_i17647" type="#_x0000_t75" style="width:48.55pt;height:15.9pt" o:ole="">
                  <v:imagedata r:id="rId345" o:title=""/>
                </v:shape>
                <o:OLEObject Type="Embed" ProgID="Equation.DSMT4" ShapeID="_x0000_i17647" DrawAspect="Content" ObjectID="_1689713149" r:id="rId34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D16CF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35" w:dyaOrig="405" w14:anchorId="1640F07E">
                <v:shape id="_x0000_i17648" type="#_x0000_t75" style="width:111.35pt;height:20.1pt" o:ole="">
                  <v:imagedata r:id="rId347" o:title=""/>
                </v:shape>
                <o:OLEObject Type="Embed" ProgID="Equation.DSMT4" ShapeID="_x0000_i17648" DrawAspect="Content" ObjectID="_1689713150" r:id="rId34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5456CE17">
                <v:shape id="_x0000_i17649" type="#_x0000_t75" style="width:54.4pt;height:20.1pt" o:ole="">
                  <v:imagedata r:id="rId349" o:title=""/>
                </v:shape>
                <o:OLEObject Type="Embed" ProgID="Equation.DSMT4" ShapeID="_x0000_i17649" DrawAspect="Content" ObjectID="_1689713151" r:id="rId35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4E20D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20" w:dyaOrig="405" w14:anchorId="212D2AAA">
                <v:shape id="_x0000_i17650" type="#_x0000_t75" style="width:111.35pt;height:20.1pt" o:ole="">
                  <v:imagedata r:id="rId351" o:title=""/>
                </v:shape>
                <o:OLEObject Type="Embed" ProgID="Equation.DSMT4" ShapeID="_x0000_i17650" DrawAspect="Content" ObjectID="_1689713152" r:id="rId35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00" w:dyaOrig="405" w14:anchorId="5CCA7B38">
                <v:shape id="_x0000_i17651" type="#_x0000_t75" style="width:104.65pt;height:20.1pt" o:ole="">
                  <v:imagedata r:id="rId353" o:title=""/>
                </v:shape>
                <o:OLEObject Type="Embed" ProgID="Equation.DSMT4" ShapeID="_x0000_i17651" DrawAspect="Content" ObjectID="_1689713153" r:id="rId35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E4E9B2A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8A389E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4EE2F2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9287B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06C331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5A8C9AFD" w14:textId="77777777" w:rsidTr="00920492">
        <w:tc>
          <w:tcPr>
            <w:tcW w:w="5949" w:type="dxa"/>
            <w:shd w:val="clear" w:color="auto" w:fill="auto"/>
          </w:tcPr>
          <w:p w14:paraId="742CD9E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5EE60DC6">
                <v:shape id="_x0000_i17652" type="#_x0000_t75" style="width:87.05pt;height:20.1pt" o:ole="">
                  <v:imagedata r:id="rId355" o:title=""/>
                </v:shape>
                <o:OLEObject Type="Embed" ProgID="Equation.DSMT4" ShapeID="_x0000_i17652" DrawAspect="Content" ObjectID="_1689713154" r:id="rId35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7B11BA2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905" w:dyaOrig="720" w14:anchorId="3AAB5D7D">
                <v:shape id="_x0000_i17653" type="#_x0000_t75" style="width:95.45pt;height:36pt" o:ole="">
                  <v:imagedata r:id="rId357" o:title=""/>
                </v:shape>
                <o:OLEObject Type="Embed" ProgID="Equation.DSMT4" ShapeID="_x0000_i17653" DrawAspect="Content" ObjectID="_1689713155" r:id="rId3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90" w:dyaOrig="720" w14:anchorId="5B2E6837">
                <v:shape id="_x0000_i17654" type="#_x0000_t75" style="width:34.35pt;height:36pt" o:ole="">
                  <v:imagedata r:id="rId359" o:title=""/>
                </v:shape>
                <o:OLEObject Type="Embed" ProgID="Equation.DSMT4" ShapeID="_x0000_i17654" DrawAspect="Content" ObjectID="_1689713156" r:id="rId3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7DFB14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30" w:dyaOrig="720" w14:anchorId="1E60DDB9">
                <v:shape id="_x0000_i17655" type="#_x0000_t75" style="width:46.9pt;height:36pt" o:ole="">
                  <v:imagedata r:id="rId361" o:title=""/>
                </v:shape>
                <o:OLEObject Type="Embed" ProgID="Equation.DSMT4" ShapeID="_x0000_i17655" DrawAspect="Content" ObjectID="_1689713157" r:id="rId3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526D096">
                <v:shape id="_x0000_i17656" type="#_x0000_t75" style="width:41.85pt;height:20.1pt" o:ole="">
                  <v:imagedata r:id="rId363" o:title=""/>
                </v:shape>
                <o:OLEObject Type="Embed" ProgID="Equation.DSMT4" ShapeID="_x0000_i17656" DrawAspect="Content" ObjectID="_1689713158" r:id="rId3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16176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68C2B1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A5E3AC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01657D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9F690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F4536F9" w14:textId="77777777" w:rsidTr="00920492">
        <w:tc>
          <w:tcPr>
            <w:tcW w:w="5949" w:type="dxa"/>
            <w:shd w:val="clear" w:color="auto" w:fill="auto"/>
          </w:tcPr>
          <w:p w14:paraId="5F22C24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bất phương trình: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315" w14:anchorId="3D1CBDD2">
                <v:shape id="_x0000_i17657" type="#_x0000_t75" style="width:78.7pt;height:15.9pt" o:ole="">
                  <v:imagedata r:id="rId365" o:title=""/>
                </v:shape>
                <o:OLEObject Type="Embed" ProgID="Equation.DSMT4" ShapeID="_x0000_i17657" DrawAspect="Content" ObjectID="_1689713159" r:id="rId366"/>
              </w:object>
            </w:r>
          </w:p>
          <w:p w14:paraId="538362D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60" w:dyaOrig="285" w14:anchorId="12AAE507">
                <v:shape id="_x0000_i17658" type="#_x0000_t75" style="width:32.65pt;height:14.25pt" o:ole="">
                  <v:imagedata r:id="rId367" o:title=""/>
                </v:shape>
                <o:OLEObject Type="Embed" ProgID="Equation.DSMT4" ShapeID="_x0000_i17658" DrawAspect="Content" ObjectID="_1689713160" r:id="rId368"/>
              </w:object>
            </w:r>
          </w:p>
          <w:p w14:paraId="7273145D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45" w:dyaOrig="285" w14:anchorId="4120F8D0">
                <v:shape id="_x0000_i17659" type="#_x0000_t75" style="width:32.65pt;height:14.25pt" o:ole="">
                  <v:imagedata r:id="rId369" o:title=""/>
                </v:shape>
                <o:OLEObject Type="Embed" ProgID="Equation.DSMT4" ShapeID="_x0000_i17659" DrawAspect="Content" ObjectID="_1689713161" r:id="rId370"/>
              </w:object>
            </w:r>
          </w:p>
          <w:p w14:paraId="43E11A3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3255" w:dyaOrig="480" w14:anchorId="28F6110A">
                <v:shape id="_x0000_i17660" type="#_x0000_t75" style="width:162.4pt;height:24.3pt" o:ole="">
                  <v:imagedata r:id="rId371" o:title=""/>
                </v:shape>
                <o:OLEObject Type="Embed" ProgID="Equation.DSMT4" ShapeID="_x0000_i17660" DrawAspect="Content" ObjectID="_1689713162" r:id="rId372"/>
              </w:object>
            </w:r>
          </w:p>
          <w:p w14:paraId="2DB76F25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160" w:dyaOrig="480" w14:anchorId="02F87F6F">
                <v:shape id="_x0000_i17661" type="#_x0000_t75" style="width:108pt;height:24.3pt" o:ole="">
                  <v:imagedata r:id="rId373" o:title=""/>
                </v:shape>
                <o:OLEObject Type="Embed" ProgID="Equation.DSMT4" ShapeID="_x0000_i17661" DrawAspect="Content" ObjectID="_1689713163" r:id="rId374"/>
              </w:object>
            </w:r>
          </w:p>
          <w:p w14:paraId="712FBD0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F728BA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8657497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36B1A6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4A239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8F87680" w14:textId="77777777" w:rsidTr="00920492">
        <w:tc>
          <w:tcPr>
            <w:tcW w:w="5949" w:type="dxa"/>
            <w:shd w:val="clear" w:color="auto" w:fill="auto"/>
          </w:tcPr>
          <w:p w14:paraId="6D5AA860" w14:textId="77777777" w:rsidR="00920492" w:rsidRPr="00311C0A" w:rsidRDefault="00920492" w:rsidP="005C605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545" w:dyaOrig="345" w14:anchorId="123D6DCA">
                <v:shape id="_x0000_i17662" type="#_x0000_t75" style="width:77pt;height:17.6pt" o:ole="">
                  <v:imagedata r:id="rId375" o:title=""/>
                </v:shape>
                <o:OLEObject Type="Embed" ProgID="Equation.DSMT4" ShapeID="_x0000_i17662" DrawAspect="Content" ObjectID="_1689713164" r:id="rId3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9FA5460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2265" w:dyaOrig="405" w14:anchorId="59A99528">
                <v:shape id="_x0000_i17663" type="#_x0000_t75" style="width:113pt;height:20.1pt" o:ole="">
                  <v:imagedata r:id="rId377" o:title=""/>
                </v:shape>
                <o:OLEObject Type="Embed" ProgID="Equation.DSMT4" ShapeID="_x0000_i17663" DrawAspect="Content" ObjectID="_1689713165" r:id="rId3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60" w:dyaOrig="405" w14:anchorId="59CC07E8">
                <v:shape id="_x0000_i17664" type="#_x0000_t75" style="width:47.7pt;height:20.1pt" o:ole="">
                  <v:imagedata r:id="rId379" o:title=""/>
                </v:shape>
                <o:OLEObject Type="Embed" ProgID="Equation.DSMT4" ShapeID="_x0000_i17664" DrawAspect="Content" ObjectID="_1689713166" r:id="rId38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83B720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2235" w:dyaOrig="405" w14:anchorId="03582A19">
                <v:shape id="_x0000_i17665" type="#_x0000_t75" style="width:111.35pt;height:20.1pt" o:ole="">
                  <v:imagedata r:id="rId381" o:title=""/>
                </v:shape>
                <o:OLEObject Type="Embed" ProgID="Equation.DSMT4" ShapeID="_x0000_i17665" DrawAspect="Content" ObjectID="_1689713167" r:id="rId382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405" w14:anchorId="6853BA40">
                <v:shape id="_x0000_i17666" type="#_x0000_t75" style="width:42.7pt;height:20.1pt" o:ole="">
                  <v:imagedata r:id="rId383" o:title=""/>
                </v:shape>
                <o:OLEObject Type="Embed" ProgID="Equation.DSMT4" ShapeID="_x0000_i17666" DrawAspect="Content" ObjectID="_1689713168" r:id="rId38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150EB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5E2058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AFBDD3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6295D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1C4E66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656C547" w14:textId="77777777" w:rsidTr="00920492">
        <w:tc>
          <w:tcPr>
            <w:tcW w:w="5949" w:type="dxa"/>
            <w:shd w:val="clear" w:color="auto" w:fill="auto"/>
          </w:tcPr>
          <w:p w14:paraId="0EE6BF01" w14:textId="77777777" w:rsidR="00920492" w:rsidRPr="00311C0A" w:rsidRDefault="00920492" w:rsidP="005C6056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  <w:lang w:val="vi-VN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5: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410" w:dyaOrig="315" w14:anchorId="6F1D19CA">
                <v:shape id="_x0000_i17667" type="#_x0000_t75" style="width:70.35pt;height:15.9pt" o:ole="">
                  <v:imagedata r:id="rId385" o:title=""/>
                </v:shape>
                <o:OLEObject Type="Embed" ProgID="Equation.DSMT4" ShapeID="_x0000_i17667" DrawAspect="Content" ObjectID="_1689713169" r:id="rId38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453A4D2C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/>
              </w:rPr>
              <w:object w:dxaOrig="1035" w:dyaOrig="690" w14:anchorId="4A7353D7">
                <v:shape id="_x0000_i17668" type="#_x0000_t75" style="width:51.9pt;height:34.35pt" o:ole="">
                  <v:imagedata r:id="rId387" o:title=""/>
                </v:shape>
                <o:OLEObject Type="Embed" ProgID="Equation.DSMT4" ShapeID="_x0000_i17668" DrawAspect="Content" ObjectID="_1689713170" r:id="rId38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55" w:dyaOrig="285" w14:anchorId="456449E1">
                <v:shape id="_x0000_i17669" type="#_x0000_t75" style="width:12.55pt;height:14.25pt" o:ole="">
                  <v:imagedata r:id="rId389" o:title=""/>
                </v:shape>
                <o:OLEObject Type="Embed" ProgID="Equation.DSMT4" ShapeID="_x0000_i17669" DrawAspect="Content" ObjectID="_1689713171" r:id="rId3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8AF7995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/>
              </w:rPr>
              <w:object w:dxaOrig="975" w:dyaOrig="690" w14:anchorId="3373105C">
                <v:shape id="_x0000_i17670" type="#_x0000_t75" style="width:48.55pt;height:34.35pt" o:ole="">
                  <v:imagedata r:id="rId391" o:title=""/>
                </v:shape>
                <o:OLEObject Type="Embed" ProgID="Equation.DSMT4" ShapeID="_x0000_i17670" DrawAspect="Content" ObjectID="_1689713172" r:id="rId3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255" w:dyaOrig="270" w14:anchorId="6047682B">
                <v:shape id="_x0000_i17671" type="#_x0000_t75" style="width:12.55pt;height:13.4pt" o:ole="">
                  <v:imagedata r:id="rId393" o:title=""/>
                </v:shape>
                <o:OLEObject Type="Embed" ProgID="Equation.DSMT4" ShapeID="_x0000_i17671" DrawAspect="Content" ObjectID="_1689713173" r:id="rId3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ED838D9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809B00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66B1E1A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2B25A7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F504AE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920492" w:rsidRPr="00311C0A" w14:paraId="5C393228" w14:textId="77777777" w:rsidTr="00920492">
        <w:tc>
          <w:tcPr>
            <w:tcW w:w="5949" w:type="dxa"/>
            <w:shd w:val="clear" w:color="auto" w:fill="auto"/>
          </w:tcPr>
          <w:p w14:paraId="09DB1FB8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>Câu 6: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2E743627">
                <v:shape id="_x0000_i17672" type="#_x0000_t75" style="width:10.9pt;height:14.25pt" o:ole="">
                  <v:imagedata r:id="rId395" o:title=""/>
                </v:shape>
                <o:OLEObject Type="Embed" ProgID="Equation.DSMT4" ShapeID="_x0000_i17672" DrawAspect="Content" ObjectID="_1689713174" r:id="rId39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25" w:dyaOrig="315" w14:anchorId="3B4E4BA9">
                <v:shape id="_x0000_i17673" type="#_x0000_t75" style="width:71.15pt;height:15.9pt" o:ole="">
                  <v:imagedata r:id="rId397" o:title=""/>
                </v:shape>
                <o:OLEObject Type="Embed" ProgID="Equation.DSMT4" ShapeID="_x0000_i17673" DrawAspect="Content" ObjectID="_1689713175" r:id="rId3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365C910A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30" w:dyaOrig="405" w14:anchorId="45B975E6">
                <v:shape id="_x0000_i17674" type="#_x0000_t75" style="width:46.9pt;height:20.1pt" o:ole="">
                  <v:imagedata r:id="rId399" o:title=""/>
                </v:shape>
                <o:OLEObject Type="Embed" ProgID="Equation.DSMT4" ShapeID="_x0000_i17674" DrawAspect="Content" ObjectID="_1689713176" r:id="rId40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00" w:dyaOrig="405" w14:anchorId="76ECDAC8">
                <v:shape id="_x0000_i17675" type="#_x0000_t75" style="width:104.65pt;height:20.1pt" o:ole="">
                  <v:imagedata r:id="rId401" o:title=""/>
                </v:shape>
                <o:OLEObject Type="Embed" ProgID="Equation.DSMT4" ShapeID="_x0000_i17675" DrawAspect="Content" ObjectID="_1689713177" r:id="rId4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34F325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5" w:dyaOrig="405" w14:anchorId="77922FE0">
                <v:shape id="_x0000_i17676" type="#_x0000_t75" style="width:44.35pt;height:20.1pt" o:ole="">
                  <v:imagedata r:id="rId403" o:title=""/>
                </v:shape>
                <o:OLEObject Type="Embed" ProgID="Equation.DSMT4" ShapeID="_x0000_i17676" DrawAspect="Content" ObjectID="_1689713178" r:id="rId4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55" w:dyaOrig="405" w14:anchorId="3E43A314">
                <v:shape id="_x0000_i17677" type="#_x0000_t75" style="width:103pt;height:20.1pt" o:ole="">
                  <v:imagedata r:id="rId405" o:title=""/>
                </v:shape>
                <o:OLEObject Type="Embed" ProgID="Equation.DSMT4" ShapeID="_x0000_i17677" DrawAspect="Content" ObjectID="_1689713179" r:id="rId4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6082FF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B8E3F17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B170FA6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EC0394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62613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34B4EFD" w14:textId="77777777" w:rsidTr="00920492">
        <w:tc>
          <w:tcPr>
            <w:tcW w:w="5949" w:type="dxa"/>
            <w:shd w:val="clear" w:color="auto" w:fill="auto"/>
          </w:tcPr>
          <w:p w14:paraId="19460FEF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3D41619">
                <v:shape id="_x0000_i17678" type="#_x0000_t75" style="width:10.9pt;height:14.25pt" o:ole="">
                  <v:imagedata r:id="rId407" o:title=""/>
                </v:shape>
                <o:OLEObject Type="Embed" ProgID="Equation.DSMT4" ShapeID="_x0000_i17678" DrawAspect="Content" ObjectID="_1689713180" r:id="rId4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là 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25" w:dyaOrig="315" w14:anchorId="3A60A323">
                <v:shape id="_x0000_i17679" type="#_x0000_t75" style="width:71.15pt;height:15.9pt" o:ole="">
                  <v:imagedata r:id="rId409" o:title=""/>
                </v:shape>
                <o:OLEObject Type="Embed" ProgID="Equation.DSMT4" ShapeID="_x0000_i17679" DrawAspect="Content" ObjectID="_1689713181" r:id="rId4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Trong các tập hợp sau, tập nào 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>không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 tập con của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285F3854">
                <v:shape id="_x0000_i17680" type="#_x0000_t75" style="width:10.9pt;height:14.25pt" o:ole="">
                  <v:imagedata r:id="rId411" o:title=""/>
                </v:shape>
                <o:OLEObject Type="Embed" ProgID="Equation.DSMT4" ShapeID="_x0000_i17680" DrawAspect="Content" ObjectID="_1689713182" r:id="rId4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FDE10C7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800B459">
                <v:shape id="_x0000_i17681" type="#_x0000_t75" style="width:38.5pt;height:20.1pt" o:ole="">
                  <v:imagedata r:id="rId413" o:title=""/>
                </v:shape>
                <o:OLEObject Type="Embed" ProgID="Equation.DSMT4" ShapeID="_x0000_i17681" DrawAspect="Content" ObjectID="_1689713183" r:id="rId414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E139F42">
                <v:shape id="_x0000_i17682" type="#_x0000_t75" style="width:38.5pt;height:20.1pt" o:ole="">
                  <v:imagedata r:id="rId415" o:title=""/>
                </v:shape>
                <o:OLEObject Type="Embed" ProgID="Equation.DSMT4" ShapeID="_x0000_i17682" DrawAspect="Content" ObjectID="_1689713184" r:id="rId416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51D19A84">
                <v:shape id="_x0000_i17683" type="#_x0000_t75" style="width:36.85pt;height:20.1pt" o:ole="">
                  <v:imagedata r:id="rId417" o:title=""/>
                </v:shape>
                <o:OLEObject Type="Embed" ProgID="Equation.DSMT4" ShapeID="_x0000_i17683" DrawAspect="Content" ObjectID="_1689713185" r:id="rId418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1219763">
                <v:shape id="_x0000_i17684" type="#_x0000_t75" style="width:42.7pt;height:20.1pt" o:ole="">
                  <v:imagedata r:id="rId419" o:title=""/>
                </v:shape>
                <o:OLEObject Type="Embed" ProgID="Equation.DSMT4" ShapeID="_x0000_i17684" DrawAspect="Content" ObjectID="_1689713186" r:id="rId420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5366AA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3A7342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088BD2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CC18E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8E3B95F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AF7070A" w14:textId="77777777" w:rsidTr="00920492">
        <w:tc>
          <w:tcPr>
            <w:tcW w:w="5949" w:type="dxa"/>
            <w:shd w:val="clear" w:color="auto" w:fill="auto"/>
          </w:tcPr>
          <w:p w14:paraId="7B21F70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Tập nghiệm của bất phương trình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1410" w:dyaOrig="315" w14:anchorId="30B99E36">
                <v:shape id="_x0000_i17685" type="#_x0000_t75" style="width:70.35pt;height:15.9pt" o:ole="">
                  <v:imagedata r:id="rId385" o:title=""/>
                </v:shape>
                <o:OLEObject Type="Embed" ProgID="Equation.DSMT4" ShapeID="_x0000_i17685" DrawAspect="Content" ObjectID="_1689713187" r:id="rId42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331702A" w14:textId="77777777" w:rsidR="00920492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255" w:dyaOrig="270" w14:anchorId="5BF75129">
                <v:shape id="_x0000_i17686" type="#_x0000_t75" style="width:12.55pt;height:13.4pt" o:ole="">
                  <v:imagedata r:id="rId393" o:title=""/>
                </v:shape>
                <o:OLEObject Type="Embed" ProgID="Equation.DSMT4" ShapeID="_x0000_i17686" DrawAspect="Content" ObjectID="_1689713188" r:id="rId42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55" w:dyaOrig="285" w14:anchorId="39F1800A">
                <v:shape id="_x0000_i17687" type="#_x0000_t75" style="width:12.55pt;height:14.25pt" o:ole="">
                  <v:imagedata r:id="rId423" o:title=""/>
                </v:shape>
                <o:OLEObject Type="Embed" ProgID="Equation.DSMT4" ShapeID="_x0000_i17687" DrawAspect="Content" ObjectID="_1689713189" r:id="rId4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610FC84D" w14:textId="2B9C1F64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/>
              </w:rPr>
              <w:object w:dxaOrig="975" w:dyaOrig="690" w14:anchorId="00C9D9ED">
                <v:shape id="_x0000_i17688" type="#_x0000_t75" style="width:48.55pt;height:34.35pt" o:ole="">
                  <v:imagedata r:id="rId391" o:title=""/>
                </v:shape>
                <o:OLEObject Type="Embed" ProgID="Equation.DSMT4" ShapeID="_x0000_i17688" DrawAspect="Content" ObjectID="_1689713190" r:id="rId42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/>
              </w:rPr>
              <w:object w:dxaOrig="1035" w:dyaOrig="690" w14:anchorId="5ABA07DA">
                <v:shape id="_x0000_i17689" type="#_x0000_t75" style="width:51.9pt;height:34.35pt" o:ole="">
                  <v:imagedata r:id="rId387" o:title=""/>
                </v:shape>
                <o:OLEObject Type="Embed" ProgID="Equation.DSMT4" ShapeID="_x0000_i17689" DrawAspect="Content" ObjectID="_1689713191" r:id="rId4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584184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7A326C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9130D0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E7F85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2E4AC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5336252" w14:textId="77777777" w:rsidTr="00920492">
        <w:tc>
          <w:tcPr>
            <w:tcW w:w="5949" w:type="dxa"/>
            <w:shd w:val="clear" w:color="auto" w:fill="auto"/>
          </w:tcPr>
          <w:p w14:paraId="61D5C93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55" w:dyaOrig="315" w14:anchorId="2DCC1D39">
                <v:shape id="_x0000_i17690" type="#_x0000_t75" style="width:72.85pt;height:15.9pt" o:ole="">
                  <v:imagedata r:id="rId427" o:title=""/>
                </v:shape>
                <o:OLEObject Type="Embed" ProgID="Equation.DSMT4" ShapeID="_x0000_i17690" DrawAspect="Content" ObjectID="_1689713192" r:id="rId4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972C426" w14:textId="77777777" w:rsidR="00920492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A89EFA6">
                <v:shape id="_x0000_i17691" type="#_x0000_t75" style="width:41.85pt;height:20.1pt" o:ole="">
                  <v:imagedata r:id="rId429" o:title=""/>
                </v:shape>
                <o:OLEObject Type="Embed" ProgID="Equation.DSMT4" ShapeID="_x0000_i17691" DrawAspect="Content" ObjectID="_1689713193" r:id="rId430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8BB61E8">
                <v:shape id="_x0000_i17692" type="#_x0000_t75" style="width:36pt;height:20.1pt" o:ole="">
                  <v:imagedata r:id="rId431" o:title=""/>
                </v:shape>
                <o:OLEObject Type="Embed" ProgID="Equation.DSMT4" ShapeID="_x0000_i17692" DrawAspect="Content" ObjectID="_1689713194" r:id="rId43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619476B4" w14:textId="1F6D0EFB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7A800BB">
                <v:shape id="_x0000_i17693" type="#_x0000_t75" style="width:42.7pt;height:20.1pt" o:ole="">
                  <v:imagedata r:id="rId433" o:title=""/>
                </v:shape>
                <o:OLEObject Type="Embed" ProgID="Equation.DSMT4" ShapeID="_x0000_i17693" DrawAspect="Content" ObjectID="_1689713195" r:id="rId43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3310504">
                <v:shape id="_x0000_i17694" type="#_x0000_t75" style="width:12.55pt;height:12.55pt" o:ole="">
                  <v:imagedata r:id="rId435" o:title=""/>
                </v:shape>
                <o:OLEObject Type="Embed" ProgID="Equation.DSMT4" ShapeID="_x0000_i17694" DrawAspect="Content" ObjectID="_1689713196" r:id="rId4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179AB4A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512302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5CE4A2B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00331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B46FD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2FF5A34" w14:textId="77777777" w:rsidTr="00920492">
        <w:tc>
          <w:tcPr>
            <w:tcW w:w="5949" w:type="dxa"/>
            <w:shd w:val="clear" w:color="auto" w:fill="auto"/>
          </w:tcPr>
          <w:p w14:paraId="5F4FCE1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311C0A">
              <w:rPr>
                <w:rFonts w:ascii="Chu Van An" w:hAnsi="Chu Van An" w:cs="Chu Van An"/>
                <w:b/>
                <w:color w:val="FF00FF"/>
                <w:sz w:val="24"/>
                <w:szCs w:val="24"/>
              </w:rPr>
              <w:t xml:space="preserve">[DS10.C4.5.D02.a]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0A9A2055">
                <v:shape id="_x0000_i17695" type="#_x0000_t75" style="width:10.9pt;height:14.25pt" o:ole="">
                  <v:imagedata r:id="rId437" o:title=""/>
                </v:shape>
                <o:OLEObject Type="Embed" ProgID="Equation.DSMT4" ShapeID="_x0000_i17695" DrawAspect="Content" ObjectID="_1689713197" r:id="rId4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15" w14:anchorId="55D700FF">
                <v:shape id="_x0000_i17696" type="#_x0000_t75" style="width:1in;height:15.9pt" o:ole="">
                  <v:imagedata r:id="rId439" o:title=""/>
                </v:shape>
                <o:OLEObject Type="Embed" ProgID="Equation.DSMT4" ShapeID="_x0000_i17696" DrawAspect="Content" ObjectID="_1689713198" r:id="rId44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3A2FEB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45" w:dyaOrig="405" w14:anchorId="344E163D">
                <v:shape id="_x0000_i17697" type="#_x0000_t75" style="width:61.95pt;height:20.1pt" o:ole="">
                  <v:imagedata r:id="rId441" o:title=""/>
                </v:shape>
                <o:OLEObject Type="Embed" ProgID="Equation.DSMT4" ShapeID="_x0000_i17697" DrawAspect="Content" ObjectID="_1689713199" r:id="rId44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45" w:dyaOrig="285" w14:anchorId="32B7E406">
                <v:shape id="_x0000_i17698" type="#_x0000_t75" style="width:32.65pt;height:14.25pt" o:ole="">
                  <v:imagedata r:id="rId443" o:title=""/>
                </v:shape>
                <o:OLEObject Type="Embed" ProgID="Equation.DSMT4" ShapeID="_x0000_i17698" DrawAspect="Content" ObjectID="_1689713200" r:id="rId44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124D3A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53B3870E">
                <v:shape id="_x0000_i17699" type="#_x0000_t75" style="width:57.75pt;height:20.1pt" o:ole="">
                  <v:imagedata r:id="rId445" o:title=""/>
                </v:shape>
                <o:OLEObject Type="Embed" ProgID="Equation.DSMT4" ShapeID="_x0000_i17699" DrawAspect="Content" ObjectID="_1689713201" r:id="rId44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29510BDD">
                <v:shape id="_x0000_i17700" type="#_x0000_t75" style="width:54.4pt;height:20.1pt" o:ole="">
                  <v:imagedata r:id="rId447" o:title=""/>
                </v:shape>
                <o:OLEObject Type="Embed" ProgID="Equation.DSMT4" ShapeID="_x0000_i17700" DrawAspect="Content" ObjectID="_1689713202" r:id="rId44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C29A45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492FB5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5C03E7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B297EF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1F805B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3F74F8D" w14:textId="77777777" w:rsidTr="00920492">
        <w:tc>
          <w:tcPr>
            <w:tcW w:w="5949" w:type="dxa"/>
            <w:shd w:val="clear" w:color="auto" w:fill="auto"/>
          </w:tcPr>
          <w:p w14:paraId="19343CE2" w14:textId="77777777" w:rsidR="00920492" w:rsidRPr="00311C0A" w:rsidRDefault="00920492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Cho tam thức bậc hai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2540E6B8">
                <v:shape id="_x0000_i17701" type="#_x0000_t75" style="width:90.4pt;height:20.1pt" o:ole="">
                  <v:imagedata r:id="rId449" o:title=""/>
                </v:shape>
                <o:OLEObject Type="Embed" ProgID="Equation.DSMT4" ShapeID="_x0000_i17701" DrawAspect="Content" ObjectID="_1689713203" r:id="rId45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311C0A">
              <w:rPr>
                <w:rFonts w:ascii="Chu Van An" w:hAnsi="Chu Van An" w:cs="Chu Van An"/>
                <w:b/>
                <w:bCs/>
                <w:sz w:val="24"/>
                <w:szCs w:val="24"/>
              </w:rPr>
              <w:t>đúng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410623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555" w:dyaOrig="405" w14:anchorId="45DFD49F">
                <v:shape id="_x0000_i17702" type="#_x0000_t75" style="width:177.5pt;height:20.1pt" o:ole="">
                  <v:imagedata r:id="rId451" o:title=""/>
                </v:shape>
                <o:OLEObject Type="Embed" ProgID="Equation.DSMT4" ShapeID="_x0000_i17702" DrawAspect="Content" ObjectID="_1689713204" r:id="rId452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395176D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36EC9EF2">
                <v:shape id="_x0000_i17703" type="#_x0000_t75" style="width:126.4pt;height:20.1pt" o:ole="">
                  <v:imagedata r:id="rId453" o:title=""/>
                </v:shape>
                <o:OLEObject Type="Embed" ProgID="Equation.DSMT4" ShapeID="_x0000_i17703" DrawAspect="Content" ObjectID="_1689713205" r:id="rId454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9B06799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95" w:dyaOrig="405" w14:anchorId="2E9A72D2">
                <v:shape id="_x0000_i17704" type="#_x0000_t75" style="width:114.7pt;height:20.1pt" o:ole="">
                  <v:imagedata r:id="rId455" o:title=""/>
                </v:shape>
                <o:OLEObject Type="Embed" ProgID="Equation.DSMT4" ShapeID="_x0000_i17704" DrawAspect="Content" ObjectID="_1689713206" r:id="rId456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F83187F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55" w:dyaOrig="405" w14:anchorId="7633B203">
                <v:shape id="_x0000_i17705" type="#_x0000_t75" style="width:118.05pt;height:20.1pt" o:ole="">
                  <v:imagedata r:id="rId457" o:title=""/>
                </v:shape>
                <o:OLEObject Type="Embed" ProgID="Equation.DSMT4" ShapeID="_x0000_i17705" DrawAspect="Content" ObjectID="_1689713207" r:id="rId458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34F97A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F79C18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D0131A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D9B71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50EF4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27E1EBA" w14:textId="77777777" w:rsidTr="00920492">
        <w:tc>
          <w:tcPr>
            <w:tcW w:w="5949" w:type="dxa"/>
            <w:shd w:val="clear" w:color="auto" w:fill="auto"/>
          </w:tcPr>
          <w:p w14:paraId="71B3DB3E" w14:textId="77777777" w:rsidR="00920492" w:rsidRPr="00311C0A" w:rsidRDefault="00920492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63" w:name="c12q"/>
            <w:bookmarkEnd w:id="63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12: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Tìm tập nghiệm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3841011F">
                <v:shape id="_x0000_i17706" type="#_x0000_t75" style="width:10.9pt;height:13.4pt" o:ole="">
                  <v:imagedata r:id="rId459" o:title=""/>
                </v:shape>
                <o:OLEObject Type="Embed" ProgID="Equation.DSMT4" ShapeID="_x0000_i17706" DrawAspect="Content" ObjectID="_1689713208" r:id="rId4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của bất phương trình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45" w:dyaOrig="300" w14:anchorId="30D4C89F">
                <v:shape id="_x0000_i17707" type="#_x0000_t75" style="width:77pt;height:15.05pt" o:ole="">
                  <v:imagedata r:id="rId461" o:title=""/>
                </v:shape>
                <o:OLEObject Type="Embed" ProgID="Equation.DSMT4" ShapeID="_x0000_i17707" DrawAspect="Content" ObjectID="_1689713209" r:id="rId4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BEEBFA7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64" w:name="c12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70" w:dyaOrig="690" w14:anchorId="6E2144BD">
                <v:shape id="_x0000_i17708" type="#_x0000_t75" style="width:118.9pt;height:34.35pt" o:ole="">
                  <v:imagedata r:id="rId463" o:title=""/>
                </v:shape>
                <o:OLEObject Type="Embed" ProgID="Equation.DSMT4" ShapeID="_x0000_i17708" DrawAspect="Content" ObjectID="_1689713210" r:id="rId4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65" w:name="c12b"/>
            <w:bookmarkEnd w:id="6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260" w:dyaOrig="690" w14:anchorId="0D5703B8">
                <v:shape id="_x0000_i17709" type="#_x0000_t75" style="width:62.8pt;height:34.35pt" o:ole="">
                  <v:imagedata r:id="rId465" o:title=""/>
                </v:shape>
                <o:OLEObject Type="Embed" ProgID="Equation.DSMT4" ShapeID="_x0000_i17709" DrawAspect="Content" ObjectID="_1689713211" r:id="rId4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FCAEF7C" w14:textId="77777777" w:rsidR="00920492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66" w:name="c12c"/>
            <w:bookmarkEnd w:id="6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70" w:dyaOrig="690" w14:anchorId="5E366376">
                <v:shape id="_x0000_i17710" type="#_x0000_t75" style="width:118.9pt;height:34.35pt" o:ole="">
                  <v:imagedata r:id="rId467" o:title=""/>
                </v:shape>
                <o:OLEObject Type="Embed" ProgID="Equation.DSMT4" ShapeID="_x0000_i17710" DrawAspect="Content" ObjectID="_1689713212" r:id="rId46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67" w:name="c12d"/>
            <w:bookmarkEnd w:id="66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</w:p>
          <w:p w14:paraId="313B3353" w14:textId="348C920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D.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85" w:dyaOrig="690" w14:anchorId="679299DB">
                <v:shape id="_x0000_i17711" type="#_x0000_t75" style="width:118.9pt;height:34.35pt" o:ole="">
                  <v:imagedata r:id="rId469" o:title=""/>
                </v:shape>
                <o:OLEObject Type="Embed" ProgID="Equation.DSMT4" ShapeID="_x0000_i17711" DrawAspect="Content" ObjectID="_1689713213" r:id="rId4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67"/>
          <w:p w14:paraId="472CBFD5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1AC82F9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0CD5715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6A022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4E0789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920492" w:rsidRPr="00311C0A" w14:paraId="7C0D93A7" w14:textId="77777777" w:rsidTr="00920492">
        <w:tc>
          <w:tcPr>
            <w:tcW w:w="5949" w:type="dxa"/>
            <w:shd w:val="clear" w:color="auto" w:fill="auto"/>
          </w:tcPr>
          <w:p w14:paraId="6B6DAD6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68" w:name="c13q"/>
            <w:bookmarkEnd w:id="6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13: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45" w:dyaOrig="405" w14:anchorId="7E25474A">
                <v:shape id="_x0000_i17712" type="#_x0000_t75" style="width:92.1pt;height:20.1pt" o:ole="">
                  <v:imagedata r:id="rId471" o:title=""/>
                </v:shape>
                <o:OLEObject Type="Embed" ProgID="Equation.DSMT4" ShapeID="_x0000_i17712" DrawAspect="Content" ObjectID="_1689713214" r:id="rId4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9A2D8C8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9" w:name="c13a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1815" w:dyaOrig="690" w14:anchorId="772CCED3">
                <v:shape id="_x0000_i17713" type="#_x0000_t75" style="width:90.4pt;height:34.35pt" o:ole="">
                  <v:imagedata r:id="rId473" o:title=""/>
                </v:shape>
                <o:OLEObject Type="Embed" ProgID="Equation.DSMT4" ShapeID="_x0000_i17713" DrawAspect="Content" ObjectID="_1689713215" r:id="rId474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bookmarkStart w:id="70" w:name="c13b"/>
            <w:bookmarkEnd w:id="69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1815" w:dyaOrig="690" w14:anchorId="0D07790E">
                <v:shape id="_x0000_i17714" type="#_x0000_t75" style="width:90.4pt;height:34.35pt" o:ole="">
                  <v:imagedata r:id="rId475" o:title=""/>
                </v:shape>
                <o:OLEObject Type="Embed" ProgID="Equation.DSMT4" ShapeID="_x0000_i17714" DrawAspect="Content" ObjectID="_1689713216" r:id="rId476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276354B0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1" w:name="c13c"/>
            <w:bookmarkEnd w:id="70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810" w:dyaOrig="690" w14:anchorId="72BBC00F">
                <v:shape id="_x0000_i17715" type="#_x0000_t75" style="width:40.2pt;height:34.35pt" o:ole="">
                  <v:imagedata r:id="rId477" o:title=""/>
                </v:shape>
                <o:OLEObject Type="Embed" ProgID="Equation.DSMT4" ShapeID="_x0000_i17715" DrawAspect="Content" ObjectID="_1689713217" r:id="rId478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bookmarkStart w:id="72" w:name="c13d"/>
            <w:bookmarkEnd w:id="71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690" w:dyaOrig="690" w14:anchorId="27C40593">
                <v:shape id="_x0000_i17716" type="#_x0000_t75" style="width:34.35pt;height:34.35pt" o:ole="">
                  <v:imagedata r:id="rId479" o:title=""/>
                </v:shape>
                <o:OLEObject Type="Embed" ProgID="Equation.DSMT4" ShapeID="_x0000_i17716" DrawAspect="Content" ObjectID="_1689713218" r:id="rId480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bookmarkEnd w:id="72"/>
          <w:p w14:paraId="28B4AA39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5F30EB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88883A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2FA39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A2BBD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5E0B65B1" w14:textId="77777777" w:rsidTr="00920492">
        <w:tc>
          <w:tcPr>
            <w:tcW w:w="5949" w:type="dxa"/>
            <w:shd w:val="clear" w:color="auto" w:fill="auto"/>
          </w:tcPr>
          <w:p w14:paraId="2FE6585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3" w:name="c14q"/>
            <w:bookmarkEnd w:id="73"/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 w:rsidRPr="00311C0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755" w:dyaOrig="420" w14:anchorId="26169146">
                <v:shape id="_x0000_i17717" type="#_x0000_t75" style="width:87.9pt;height:20.95pt" o:ole="">
                  <v:imagedata r:id="rId481" o:title=""/>
                </v:shape>
                <o:OLEObject Type="Embed" ProgID="Equation.DSMT4" ShapeID="_x0000_i17717" DrawAspect="Content" ObjectID="_1689713219" r:id="rId48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2D8DACD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74" w:name="c14a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675" w:dyaOrig="675" w14:anchorId="4ACFFF19">
                <v:shape id="_x0000_i17718" type="#_x0000_t75" style="width:33.5pt;height:33.5pt" o:ole="">
                  <v:imagedata r:id="rId483" o:title=""/>
                </v:shape>
                <o:OLEObject Type="Embed" ProgID="Equation.DSMT4" ShapeID="_x0000_i17718" DrawAspect="Content" ObjectID="_1689713220" r:id="rId48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4b"/>
            <w:bookmarkEnd w:id="74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800" w:dyaOrig="675" w14:anchorId="287A45AA">
                <v:shape id="_x0000_i17719" type="#_x0000_t75" style="width:90.4pt;height:33.5pt" o:ole="">
                  <v:imagedata r:id="rId485" o:title=""/>
                </v:shape>
                <o:OLEObject Type="Embed" ProgID="Equation.DSMT4" ShapeID="_x0000_i17719" DrawAspect="Content" ObjectID="_1689713221" r:id="rId48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4EBD58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76" w:name="c14c"/>
            <w:bookmarkEnd w:id="75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05" w:dyaOrig="675" w14:anchorId="75CF4D97">
                <v:shape id="_x0000_i17720" type="#_x0000_t75" style="width:35.15pt;height:33.5pt" o:ole="">
                  <v:imagedata r:id="rId487" o:title=""/>
                </v:shape>
                <o:OLEObject Type="Embed" ProgID="Equation.DSMT4" ShapeID="_x0000_i17720" DrawAspect="Content" ObjectID="_1689713222" r:id="rId48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7" w:name="c14d"/>
            <w:bookmarkEnd w:id="76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815" w:dyaOrig="675" w14:anchorId="2CE09AF5">
                <v:shape id="_x0000_i17721" type="#_x0000_t75" style="width:90.4pt;height:33.5pt" o:ole="">
                  <v:imagedata r:id="rId489" o:title=""/>
                </v:shape>
                <o:OLEObject Type="Embed" ProgID="Equation.DSMT4" ShapeID="_x0000_i17721" DrawAspect="Content" ObjectID="_1689713223" r:id="rId4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7"/>
          <w:p w14:paraId="1BC2AEC4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16B747D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04C6E4F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3086B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3AC24C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E2406AC" w14:textId="77777777" w:rsidTr="00920492">
        <w:tc>
          <w:tcPr>
            <w:tcW w:w="5949" w:type="dxa"/>
            <w:shd w:val="clear" w:color="auto" w:fill="auto"/>
          </w:tcPr>
          <w:p w14:paraId="7649261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8" w:name="c15q"/>
            <w:bookmarkEnd w:id="7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 w:rsidRPr="00311C0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70" w:dyaOrig="420" w14:anchorId="3FA581A5">
                <v:shape id="_x0000_i17722" type="#_x0000_t75" style="width:88.75pt;height:20.95pt" o:ole="">
                  <v:imagedata r:id="rId491" o:title=""/>
                </v:shape>
                <o:OLEObject Type="Embed" ProgID="Equation.DSMT4" ShapeID="_x0000_i17722" DrawAspect="Content" ObjectID="_1689713224" r:id="rId4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483F8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5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45" w:dyaOrig="690" w14:anchorId="4B6B6C36">
                <v:shape id="_x0000_i17723" type="#_x0000_t75" style="width:92.1pt;height:34.35pt" o:ole="">
                  <v:imagedata r:id="rId493" o:title=""/>
                </v:shape>
                <o:OLEObject Type="Embed" ProgID="Equation.DSMT4" ShapeID="_x0000_i17723" DrawAspect="Content" ObjectID="_1689713225" r:id="rId4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0" w:name="c15b"/>
            <w:bookmarkEnd w:id="7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690" w14:anchorId="73232237">
                <v:shape id="_x0000_i17724" type="#_x0000_t75" style="width:35.15pt;height:34.35pt" o:ole="">
                  <v:imagedata r:id="rId495" o:title=""/>
                </v:shape>
                <o:OLEObject Type="Embed" ProgID="Equation.DSMT4" ShapeID="_x0000_i17724" DrawAspect="Content" ObjectID="_1689713226" r:id="rId49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BA67AD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1" w:name="c15c"/>
            <w:bookmarkEnd w:id="8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15" w:dyaOrig="690" w14:anchorId="25E48694">
                <v:shape id="_x0000_i17725" type="#_x0000_t75" style="width:90.4pt;height:34.35pt" o:ole="">
                  <v:imagedata r:id="rId497" o:title=""/>
                </v:shape>
                <o:OLEObject Type="Embed" ProgID="Equation.DSMT4" ShapeID="_x0000_i17725" DrawAspect="Content" ObjectID="_1689713227" r:id="rId4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2" w:name="c15d"/>
            <w:bookmarkEnd w:id="81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90" w:dyaOrig="690" w14:anchorId="4B0B9323">
                <v:shape id="_x0000_i17726" type="#_x0000_t75" style="width:34.35pt;height:34.35pt" o:ole="">
                  <v:imagedata r:id="rId499" o:title=""/>
                </v:shape>
                <o:OLEObject Type="Embed" ProgID="Equation.DSMT4" ShapeID="_x0000_i17726" DrawAspect="Content" ObjectID="_1689713228" r:id="rId50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2"/>
          <w:p w14:paraId="272829E5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4ADC0C0F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6C77B6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D71EF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CB310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35EB820" w14:textId="77777777" w:rsidTr="00920492">
        <w:tc>
          <w:tcPr>
            <w:tcW w:w="5949" w:type="dxa"/>
            <w:shd w:val="clear" w:color="auto" w:fill="auto"/>
          </w:tcPr>
          <w:p w14:paraId="3720D25F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83" w:name="c16q"/>
            <w:bookmarkEnd w:id="83"/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>16: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Biết tập nghiệm của bất phương trình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1425" w:dyaOrig="315" w14:anchorId="16188879">
                <v:shape id="_x0000_i17727" type="#_x0000_t75" style="width:71.15pt;height:15.9pt" o:ole="">
                  <v:imagedata r:id="rId501" o:title=""/>
                </v:shape>
                <o:OLEObject Type="Embed" ProgID="Equation.DSMT4" ShapeID="_x0000_i17727" DrawAspect="Content" ObjectID="_1689713229" r:id="rId5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555" w:dyaOrig="405" w14:anchorId="46384CDE">
                <v:shape id="_x0000_i17728" type="#_x0000_t75" style="width:27.65pt;height:20.1pt" o:ole="">
                  <v:imagedata r:id="rId503" o:title=""/>
                </v:shape>
                <o:OLEObject Type="Embed" ProgID="Equation.DSMT4" ShapeID="_x0000_i17728" DrawAspect="Content" ObjectID="_1689713230" r:id="rId5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Tính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40" w:dyaOrig="285" w14:anchorId="78E9C25A">
                <v:shape id="_x0000_i17729" type="#_x0000_t75" style="width:26.8pt;height:14.25pt" o:ole="">
                  <v:imagedata r:id="rId505" o:title=""/>
                </v:shape>
                <o:OLEObject Type="Embed" ProgID="Equation.DSMT4" ShapeID="_x0000_i17729" DrawAspect="Content" ObjectID="_1689713231" r:id="rId5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13350D8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84" w:name="c16a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b/>
                <w:position w:val="-6"/>
                <w:sz w:val="24"/>
                <w:szCs w:val="24"/>
                <w:lang w:val="nl-NL"/>
              </w:rPr>
              <w:object w:dxaOrig="315" w:dyaOrig="285" w14:anchorId="3AD1F181">
                <v:shape id="_x0000_i17730" type="#_x0000_t75" style="width:15.9pt;height:14.25pt" o:ole="">
                  <v:imagedata r:id="rId507" o:title=""/>
                </v:shape>
                <o:OLEObject Type="Embed" ProgID="Equation.DSMT4" ShapeID="_x0000_i17730" DrawAspect="Content" ObjectID="_1689713232" r:id="rId5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85" w:name="c16b"/>
            <w:bookmarkEnd w:id="84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eastAsia="Arial" w:hAnsi="Chu Van An" w:cs="Chu Van An"/>
                <w:b/>
                <w:position w:val="-4"/>
                <w:sz w:val="24"/>
                <w:szCs w:val="24"/>
                <w:lang w:val="nl-NL"/>
              </w:rPr>
              <w:object w:dxaOrig="315" w:dyaOrig="255" w14:anchorId="232AB09D">
                <v:shape id="_x0000_i17731" type="#_x0000_t75" style="width:15.9pt;height:12.55pt" o:ole="">
                  <v:imagedata r:id="rId509" o:title=""/>
                </v:shape>
                <o:OLEObject Type="Embed" ProgID="Equation.DSMT4" ShapeID="_x0000_i17731" DrawAspect="Content" ObjectID="_1689713233" r:id="rId5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86" w:name="c16c"/>
            <w:bookmarkEnd w:id="85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311C0A">
              <w:rPr>
                <w:rFonts w:ascii="Chu Van An" w:eastAsia="Arial" w:hAnsi="Chu Van An" w:cs="Chu Van An"/>
                <w:b/>
                <w:position w:val="-6"/>
                <w:sz w:val="24"/>
                <w:szCs w:val="24"/>
                <w:lang w:val="nl-NL"/>
              </w:rPr>
              <w:object w:dxaOrig="195" w:dyaOrig="285" w14:anchorId="37C64D34">
                <v:shape id="_x0000_i17732" type="#_x0000_t75" style="width:10.05pt;height:14.25pt" o:ole="">
                  <v:imagedata r:id="rId511" o:title=""/>
                </v:shape>
                <o:OLEObject Type="Embed" ProgID="Equation.DSMT4" ShapeID="_x0000_i17732" DrawAspect="Content" ObjectID="_1689713234" r:id="rId5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87" w:name="c16d"/>
            <w:bookmarkEnd w:id="86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eastAsia="Arial" w:hAnsi="Chu Van An" w:cs="Chu Van An"/>
                <w:b/>
                <w:position w:val="-4"/>
                <w:sz w:val="24"/>
                <w:szCs w:val="24"/>
                <w:lang w:val="nl-NL"/>
              </w:rPr>
              <w:object w:dxaOrig="195" w:dyaOrig="255" w14:anchorId="4D8C9962">
                <v:shape id="_x0000_i17733" type="#_x0000_t75" style="width:10.05pt;height:12.55pt" o:ole="">
                  <v:imagedata r:id="rId513" o:title=""/>
                </v:shape>
                <o:OLEObject Type="Embed" ProgID="Equation.DSMT4" ShapeID="_x0000_i17733" DrawAspect="Content" ObjectID="_1689713235" r:id="rId51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87"/>
          <w:p w14:paraId="28B12924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F84062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6ED9EE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F544F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62A4F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484B3B2" w14:textId="77777777" w:rsidTr="00920492">
        <w:tc>
          <w:tcPr>
            <w:tcW w:w="5949" w:type="dxa"/>
            <w:shd w:val="clear" w:color="auto" w:fill="auto"/>
          </w:tcPr>
          <w:p w14:paraId="63CA5FCA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8" w:name="c17q"/>
            <w:bookmarkEnd w:id="8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Một hình chữ nhật có kích thước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5E5281C">
                <v:shape id="_x0000_i17734" type="#_x0000_t75" style="width:27.65pt;height:14.25pt" o:ole="">
                  <v:imagedata r:id="rId515" o:title=""/>
                </v:shape>
                <o:OLEObject Type="Embed" ProgID="Equation.DSMT4" ShapeID="_x0000_i17734" DrawAspect="Content" ObjectID="_1689713236" r:id="rId51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Người ta thêm (hoặc bớt) mỗi kích thước đi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6340760A">
                <v:shape id="_x0000_i17735" type="#_x0000_t75" style="width:10.05pt;height:10.9pt" o:ole="">
                  <v:imagedata r:id="rId517" o:title=""/>
                </v:shape>
                <o:OLEObject Type="Embed" ProgID="Equation.DSMT4" ShapeID="_x0000_i17735" DrawAspect="Content" ObjectID="_1689713237" r:id="rId51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đơn vị để được hình chữ nhật có diện tích không quá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AFD3C7E">
                <v:shape id="_x0000_i17736" type="#_x0000_t75" style="width:11.7pt;height:14.25pt" o:ole="">
                  <v:imagedata r:id="rId519" o:title=""/>
                </v:shape>
                <o:OLEObject Type="Embed" ProgID="Equation.DSMT4" ShapeID="_x0000_i17736" DrawAspect="Content" ObjectID="_1689713238" r:id="rId52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Điều kiện của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00685F7">
                <v:shape id="_x0000_i17737" type="#_x0000_t75" style="width:10.05pt;height:10.9pt" o:ole="">
                  <v:imagedata r:id="rId521" o:title=""/>
                </v:shape>
                <o:OLEObject Type="Embed" ProgID="Equation.DSMT4" ShapeID="_x0000_i17737" DrawAspect="Content" ObjectID="_1689713239" r:id="rId52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52295FFF" w14:textId="77777777" w:rsidR="00920492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9" w:name="c17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354E268E">
                <v:shape id="_x0000_i17738" type="#_x0000_t75" style="width:46.05pt;height:14.25pt" o:ole="">
                  <v:imagedata r:id="rId523" o:title=""/>
                </v:shape>
                <o:OLEObject Type="Embed" ProgID="Equation.DSMT4" ShapeID="_x0000_i17738" DrawAspect="Content" ObjectID="_1689713240" r:id="rId5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0" w:name="c17b"/>
            <w:bookmarkEnd w:id="8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285" w14:anchorId="1229D68D">
                <v:shape id="_x0000_i17739" type="#_x0000_t75" style="width:46.9pt;height:14.25pt" o:ole="">
                  <v:imagedata r:id="rId525" o:title=""/>
                </v:shape>
                <o:OLEObject Type="Embed" ProgID="Equation.DSMT4" ShapeID="_x0000_i17739" DrawAspect="Content" ObjectID="_1689713241" r:id="rId5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7c"/>
            <w:bookmarkEnd w:id="9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65C9C31D" w14:textId="6E51007C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6A18A534">
                <v:shape id="_x0000_i17740" type="#_x0000_t75" style="width:46.05pt;height:14.25pt" o:ole="">
                  <v:imagedata r:id="rId527" o:title=""/>
                </v:shape>
                <o:OLEObject Type="Embed" ProgID="Equation.DSMT4" ShapeID="_x0000_i17740" DrawAspect="Content" ObjectID="_1689713242" r:id="rId5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2" w:name="c17d"/>
            <w:bookmarkEnd w:id="91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285" w14:anchorId="4E86AEC1">
                <v:shape id="_x0000_i17741" type="#_x0000_t75" style="width:46.9pt;height:14.25pt" o:ole="">
                  <v:imagedata r:id="rId529" o:title=""/>
                </v:shape>
                <o:OLEObject Type="Embed" ProgID="Equation.DSMT4" ShapeID="_x0000_i17741" DrawAspect="Content" ObjectID="_1689713243" r:id="rId53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2"/>
          <w:p w14:paraId="084F1D9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E2F96A1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2B277B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3A8013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F43BBB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1D3DEF4" w14:textId="77777777" w:rsidTr="00920492">
        <w:tc>
          <w:tcPr>
            <w:tcW w:w="5949" w:type="dxa"/>
            <w:shd w:val="clear" w:color="auto" w:fill="auto"/>
          </w:tcPr>
          <w:p w14:paraId="61EE7C31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phương trình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2025" w:dyaOrig="390" w14:anchorId="1FEB0D6A">
                <v:shape id="_x0000_i17742" type="#_x0000_t75" style="width:101.3pt;height:19.25pt" o:ole="">
                  <v:imagedata r:id="rId531" o:title=""/>
                </v:shape>
                <o:OLEObject Type="Embed" ProgID="Equation.DSMT4" ShapeID="_x0000_i17742" DrawAspect="Content" ObjectID="_1689713244" r:id="rId53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284A026" w14:textId="77777777" w:rsidR="00920492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3" w:name="c18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176E532F">
                <v:shape id="_x0000_i17743" type="#_x0000_t75" style="width:37.65pt;height:19.25pt" o:ole="">
                  <v:imagedata r:id="rId533" o:title=""/>
                </v:shape>
                <o:OLEObject Type="Embed" ProgID="Equation.DSMT4" ShapeID="_x0000_i17743" DrawAspect="Content" ObjectID="_1689713245" r:id="rId53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4" w:name="c18b"/>
            <w:bookmarkEnd w:id="9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45" w:dyaOrig="285" w14:anchorId="7E79E3F9">
                <v:shape id="_x0000_i17744" type="#_x0000_t75" style="width:32.65pt;height:14.25pt" o:ole="">
                  <v:imagedata r:id="rId535" o:title=""/>
                </v:shape>
                <o:OLEObject Type="Embed" ProgID="Equation.DSMT4" ShapeID="_x0000_i17744" DrawAspect="Content" ObjectID="_1689713246" r:id="rId5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5" w:name="c18c"/>
            <w:bookmarkEnd w:id="9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51F5D6A" w14:textId="350079E4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252BC69D">
                <v:shape id="_x0000_i17745" type="#_x0000_t75" style="width:37.65pt;height:19.25pt" o:ole="">
                  <v:imagedata r:id="rId537" o:title=""/>
                </v:shape>
                <o:OLEObject Type="Embed" ProgID="Equation.DSMT4" ShapeID="_x0000_i17745" DrawAspect="Content" ObjectID="_1689713247" r:id="rId5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8d"/>
            <w:bookmarkEnd w:id="9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390" w14:anchorId="1B6F31F4">
                <v:shape id="_x0000_i17746" type="#_x0000_t75" style="width:46.9pt;height:19.25pt" o:ole="">
                  <v:imagedata r:id="rId539" o:title=""/>
                </v:shape>
                <o:OLEObject Type="Embed" ProgID="Equation.DSMT4" ShapeID="_x0000_i17746" DrawAspect="Content" ObjectID="_1689713248" r:id="rId54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6"/>
          <w:p w14:paraId="6F4F576A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1D9684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C8265DB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8A31E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A9B00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E8EB790" w14:textId="77777777" w:rsidTr="00920492">
        <w:tc>
          <w:tcPr>
            <w:tcW w:w="5949" w:type="dxa"/>
            <w:shd w:val="clear" w:color="auto" w:fill="auto"/>
          </w:tcPr>
          <w:p w14:paraId="281D16A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97" w:name="c19q"/>
            <w:bookmarkEnd w:id="97"/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311C0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25" w:dyaOrig="285" w14:anchorId="13DC2AF8">
                <v:shape id="_x0000_i17747" type="#_x0000_t75" style="width:10.9pt;height:14.25pt" o:ole="">
                  <v:imagedata r:id="rId541" o:title=""/>
                </v:shape>
                <o:OLEObject Type="Embed" ProgID="Equation.DSMT4" ShapeID="_x0000_i17747" DrawAspect="Content" ObjectID="_1689713249" r:id="rId54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 tập nghiệm của bất phương trình </w:t>
            </w:r>
            <w:r w:rsidRPr="00311C0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425" w:dyaOrig="315" w14:anchorId="006930F5">
                <v:shape id="_x0000_i17748" type="#_x0000_t75" style="width:71.15pt;height:15.9pt" o:ole="">
                  <v:imagedata r:id="rId543" o:title=""/>
                </v:shape>
                <o:OLEObject Type="Embed" ProgID="Equation.DSMT4" ShapeID="_x0000_i17748" DrawAspect="Content" ObjectID="_1689713250" r:id="rId5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Tập nào sau đây 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>không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 tập con của </w:t>
            </w:r>
            <w:r w:rsidRPr="00311C0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25" w:dyaOrig="285" w14:anchorId="5E87D7B5">
                <v:shape id="_x0000_i17749" type="#_x0000_t75" style="width:10.9pt;height:14.25pt" o:ole="">
                  <v:imagedata r:id="rId545" o:title=""/>
                </v:shape>
                <o:OLEObject Type="Embed" ProgID="Equation.DSMT4" ShapeID="_x0000_i17749" DrawAspect="Content" ObjectID="_1689713251" r:id="rId54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A21EE3" w14:textId="77777777" w:rsidR="00920492" w:rsidRDefault="00920492" w:rsidP="005C605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8" w:name="c19a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405" w14:anchorId="1C6B1725">
                <v:shape id="_x0000_i17750" type="#_x0000_t75" style="width:39.35pt;height:20.1pt" o:ole="">
                  <v:imagedata r:id="rId547" o:title=""/>
                </v:shape>
                <o:OLEObject Type="Embed" ProgID="Equation.DSMT4" ShapeID="_x0000_i17750" DrawAspect="Content" ObjectID="_1689713252" r:id="rId54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9" w:name="c19b"/>
            <w:bookmarkEnd w:id="98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5363A6E1">
                <v:shape id="_x0000_i17751" type="#_x0000_t75" style="width:46.05pt;height:20.1pt" o:ole="">
                  <v:imagedata r:id="rId549" o:title=""/>
                </v:shape>
                <o:OLEObject Type="Embed" ProgID="Equation.DSMT4" ShapeID="_x0000_i17751" DrawAspect="Content" ObjectID="_1689713253" r:id="rId55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19c"/>
            <w:bookmarkEnd w:id="99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7EF9C5BF" w14:textId="5F87D217" w:rsidR="00920492" w:rsidRPr="00311C0A" w:rsidRDefault="00920492" w:rsidP="005C605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3105E7AC">
                <v:shape id="_x0000_i17752" type="#_x0000_t75" style="width:36.85pt;height:20.1pt" o:ole="">
                  <v:imagedata r:id="rId551" o:title=""/>
                </v:shape>
                <o:OLEObject Type="Embed" ProgID="Equation.DSMT4" ShapeID="_x0000_i17752" DrawAspect="Content" ObjectID="_1689713254" r:id="rId55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d"/>
            <w:bookmarkEnd w:id="100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4A957478">
                <v:shape id="_x0000_i17753" type="#_x0000_t75" style="width:46.05pt;height:20.1pt" o:ole="">
                  <v:imagedata r:id="rId553" o:title=""/>
                </v:shape>
                <o:OLEObject Type="Embed" ProgID="Equation.DSMT4" ShapeID="_x0000_i17753" DrawAspect="Content" ObjectID="_1689713255" r:id="rId55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4F24377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B7156B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181C3F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00631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7E6712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676E98AE" w14:textId="77777777" w:rsidTr="00920492">
        <w:tc>
          <w:tcPr>
            <w:tcW w:w="5949" w:type="dxa"/>
            <w:shd w:val="clear" w:color="auto" w:fill="auto"/>
          </w:tcPr>
          <w:p w14:paraId="6424C81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2" w:name="c20q"/>
            <w:bookmarkEnd w:id="102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410" w:dyaOrig="315" w14:anchorId="62A20844">
                <v:shape id="_x0000_i17754" type="#_x0000_t75" style="width:70.35pt;height:15.9pt" o:ole="">
                  <v:imagedata r:id="rId555" o:title=""/>
                </v:shape>
                <o:OLEObject Type="Embed" ProgID="Equation.DSMT4" ShapeID="_x0000_i17754" DrawAspect="Content" ObjectID="_1689713256" r:id="rId55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tập nghiệm của bất phương trình đó biết rằng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080" w:dyaOrig="315" w14:anchorId="7D240F63">
                <v:shape id="_x0000_i17755" type="#_x0000_t75" style="width:54.4pt;height:15.9pt" o:ole="">
                  <v:imagedata r:id="rId557" o:title=""/>
                </v:shape>
                <o:OLEObject Type="Embed" ProgID="Equation.DSMT4" ShapeID="_x0000_i17755" DrawAspect="Content" ObjectID="_1689713257" r:id="rId5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21DA7DF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3" w:name="c20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45" w:dyaOrig="270" w14:anchorId="6B6F3E60">
                <v:shape id="_x0000_i17756" type="#_x0000_t75" style="width:32.65pt;height:13.4pt" o:ole="">
                  <v:imagedata r:id="rId559" o:title=""/>
                </v:shape>
                <o:OLEObject Type="Embed" ProgID="Equation.DSMT4" ShapeID="_x0000_i17756" DrawAspect="Content" ObjectID="_1689713258" r:id="rId560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104" w:name="c20b"/>
            <w:bookmarkEnd w:id="10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60" w:dyaOrig="270" w14:anchorId="25B8DAFE">
                <v:shape id="_x0000_i17757" type="#_x0000_t75" style="width:32.65pt;height:13.4pt" o:ole="">
                  <v:imagedata r:id="rId561" o:title=""/>
                </v:shape>
                <o:OLEObject Type="Embed" ProgID="Equation.DSMT4" ShapeID="_x0000_i17757" DrawAspect="Content" ObjectID="_1689713259" r:id="rId5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BDFDB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5" w:name="c20c"/>
            <w:bookmarkEnd w:id="10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35" w:dyaOrig="675" w14:anchorId="3FB60E53">
                <v:shape id="_x0000_i17758" type="#_x0000_t75" style="width:51.9pt;height:33.5pt" o:ole="">
                  <v:imagedata r:id="rId563" o:title=""/>
                </v:shape>
                <o:OLEObject Type="Embed" ProgID="Equation.DSMT4" ShapeID="_x0000_i17758" DrawAspect="Content" ObjectID="_1689713260" r:id="rId5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20d"/>
            <w:bookmarkEnd w:id="10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365" w:dyaOrig="675" w14:anchorId="46506E01">
                <v:shape id="_x0000_i17759" type="#_x0000_t75" style="width:68.65pt;height:33.5pt" o:ole="">
                  <v:imagedata r:id="rId565" o:title=""/>
                </v:shape>
                <o:OLEObject Type="Embed" ProgID="Equation.DSMT4" ShapeID="_x0000_i17759" DrawAspect="Content" ObjectID="_1689713261" r:id="rId5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6"/>
          <w:p w14:paraId="71BB17F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319256E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61C1050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DAAC2B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AFC2D9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4D14072" w14:textId="77777777" w:rsidTr="00920492">
        <w:tc>
          <w:tcPr>
            <w:tcW w:w="5949" w:type="dxa"/>
            <w:shd w:val="clear" w:color="auto" w:fill="auto"/>
          </w:tcPr>
          <w:p w14:paraId="18E43157" w14:textId="77777777" w:rsidR="00920492" w:rsidRPr="00311C0A" w:rsidRDefault="00920492" w:rsidP="005C6056">
            <w:pPr>
              <w:contextualSpacing/>
              <w:mirrorIndents/>
              <w:rPr>
                <w:rFonts w:ascii="Chu Van An" w:eastAsia="Arial" w:hAnsi="Chu Van An" w:cs="Chu Van An"/>
                <w:b/>
                <w:color w:val="0000CC"/>
                <w:sz w:val="24"/>
                <w:szCs w:val="24"/>
              </w:rPr>
            </w:pPr>
            <w:r w:rsidRPr="00311C0A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7" w:name="c21q"/>
            <w:bookmarkEnd w:id="107"/>
            <w:r w:rsidRPr="00311C0A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điều kiện xác định của bất phương trình </w:t>
            </w:r>
            <w:r w:rsidRPr="00311C0A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2715" w:dyaOrig="675" w14:anchorId="1698ECC4">
                <v:shape id="_x0000_i17760" type="#_x0000_t75" style="width:135.65pt;height:33.5pt" o:ole="">
                  <v:imagedata r:id="rId567" o:title=""/>
                </v:shape>
                <o:OLEObject Type="Embed" ProgID="Equation.DSMT4" ShapeID="_x0000_i17760" DrawAspect="Content" ObjectID="_1689713262" r:id="rId568"/>
              </w:object>
            </w:r>
          </w:p>
          <w:p w14:paraId="0545A030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8" w:name="c21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Arial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35" w:dyaOrig="405" w14:anchorId="03BFCADD">
                <v:shape id="_x0000_i17761" type="#_x0000_t75" style="width:82.05pt;height:20.1pt" o:ole="">
                  <v:imagedata r:id="rId569" o:title=""/>
                </v:shape>
                <o:OLEObject Type="Embed" ProgID="Equation.DSMT4" ShapeID="_x0000_i17761" DrawAspect="Content" ObjectID="_1689713263" r:id="rId5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9" w:name="c21b"/>
            <w:bookmarkEnd w:id="10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20" w:dyaOrig="405" w14:anchorId="6FD6217A">
                <v:shape id="_x0000_i17762" type="#_x0000_t75" style="width:81.2pt;height:20.1pt" o:ole="">
                  <v:imagedata r:id="rId571" o:title=""/>
                </v:shape>
                <o:OLEObject Type="Embed" ProgID="Equation.DSMT4" ShapeID="_x0000_i17762" DrawAspect="Content" ObjectID="_1689713264" r:id="rId5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1F132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0" w:name="c21c"/>
            <w:bookmarkEnd w:id="10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eastAsia="Arial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40" w:dyaOrig="405" w14:anchorId="04CF3112">
                <v:shape id="_x0000_i17763" type="#_x0000_t75" style="width:41.85pt;height:20.1pt" o:ole="">
                  <v:imagedata r:id="rId573" o:title=""/>
                </v:shape>
                <o:OLEObject Type="Embed" ProgID="Equation.DSMT4" ShapeID="_x0000_i17763" DrawAspect="Content" ObjectID="_1689713265" r:id="rId57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1" w:name="c21d"/>
            <w:bookmarkEnd w:id="11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85" w:dyaOrig="405" w14:anchorId="1B9A3ACF">
                <v:shape id="_x0000_i17764" type="#_x0000_t75" style="width:44.35pt;height:20.1pt" o:ole="">
                  <v:imagedata r:id="rId575" o:title=""/>
                </v:shape>
                <o:OLEObject Type="Embed" ProgID="Equation.DSMT4" ShapeID="_x0000_i17764" DrawAspect="Content" ObjectID="_1689713266" r:id="rId5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1"/>
          <w:p w14:paraId="522E7E1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CA8C1D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120AAB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414FD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DA101D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5F0A818" w14:textId="77777777" w:rsidTr="00920492">
        <w:tc>
          <w:tcPr>
            <w:tcW w:w="5949" w:type="dxa"/>
            <w:shd w:val="clear" w:color="auto" w:fill="auto"/>
          </w:tcPr>
          <w:p w14:paraId="0AA22212" w14:textId="77777777" w:rsidR="00920492" w:rsidRPr="00311C0A" w:rsidRDefault="00920492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12" w:name="c22q"/>
            <w:bookmarkEnd w:id="112"/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22: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15" w14:anchorId="06CEE4AE">
                <v:shape id="_x0000_i17765" type="#_x0000_t75" style="width:1in;height:15.9pt" o:ole="">
                  <v:imagedata r:id="rId577" o:title=""/>
                </v:shape>
                <o:OLEObject Type="Embed" ProgID="Equation.DSMT4" ShapeID="_x0000_i17765" DrawAspect="Content" ObjectID="_1689713267" r:id="rId5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là:</w:t>
            </w:r>
          </w:p>
          <w:p w14:paraId="0901B90D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13" w:name="c22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95" w:dyaOrig="405" w14:anchorId="4A2793A5">
                <v:shape id="_x0000_i17766" type="#_x0000_t75" style="width:39.35pt;height:20.1pt" o:ole="">
                  <v:imagedata r:id="rId579" o:title=""/>
                </v:shape>
                <o:OLEObject Type="Embed" ProgID="Equation.DSMT4" ShapeID="_x0000_i17766" DrawAspect="Content" ObjectID="_1689713268" r:id="rId58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14" w:name="c22b"/>
            <w:bookmarkEnd w:id="11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950" w:dyaOrig="405" w14:anchorId="6B57EFC3">
                <v:shape id="_x0000_i17767" type="#_x0000_t75" style="width:97.1pt;height:20.1pt" o:ole="">
                  <v:imagedata r:id="rId581" o:title=""/>
                </v:shape>
                <o:OLEObject Type="Embed" ProgID="Equation.DSMT4" ShapeID="_x0000_i17767" DrawAspect="Content" ObjectID="_1689713269" r:id="rId58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224D728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15" w:name="c22c"/>
            <w:bookmarkEnd w:id="11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27960F57">
                <v:shape id="_x0000_i17768" type="#_x0000_t75" style="width:41.85pt;height:20.1pt" o:ole="">
                  <v:imagedata r:id="rId583" o:title=""/>
                </v:shape>
                <o:OLEObject Type="Embed" ProgID="Equation.DSMT4" ShapeID="_x0000_i17768" DrawAspect="Content" ObjectID="_1689713270" r:id="rId58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16" w:name="c22d"/>
            <w:bookmarkEnd w:id="11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25" w:dyaOrig="405" w14:anchorId="42D74E0D">
                <v:shape id="_x0000_i17769" type="#_x0000_t75" style="width:101.3pt;height:20.1pt" o:ole="">
                  <v:imagedata r:id="rId585" o:title=""/>
                </v:shape>
                <o:OLEObject Type="Embed" ProgID="Equation.DSMT4" ShapeID="_x0000_i17769" DrawAspect="Content" ObjectID="_1689713271" r:id="rId58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16"/>
          <w:p w14:paraId="7A5ECC2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21CBF8D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1570B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923A4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2D2A42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638785D" w14:textId="77777777" w:rsidTr="00920492">
        <w:tc>
          <w:tcPr>
            <w:tcW w:w="5949" w:type="dxa"/>
            <w:shd w:val="clear" w:color="auto" w:fill="auto"/>
          </w:tcPr>
          <w:p w14:paraId="7C6D431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17" w:name="c23q"/>
            <w:bookmarkEnd w:id="117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23: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tam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thức </w:t>
            </w:r>
            <w:r w:rsidRPr="00311C0A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980" w:dyaOrig="405" w14:anchorId="58DA3392">
                <v:shape id="_x0000_i17770" type="#_x0000_t75" style="width:98.8pt;height:20.1pt" o:ole="">
                  <v:imagedata r:id="rId587" o:title=""/>
                </v:shape>
                <o:OLEObject Type="Embed" ProgID="Equation.DSMT4" ShapeID="_x0000_i17770" DrawAspect="Content" ObjectID="_1689713272" r:id="rId58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Mệnh 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đề nào sau đây đúng?</w:t>
            </w:r>
          </w:p>
          <w:p w14:paraId="06B47153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8" w:name="c23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265" w:dyaOrig="345" w14:anchorId="45F942A1">
                <v:shape id="_x0000_i17771" type="#_x0000_t75" style="width:113pt;height:17.6pt" o:ole="">
                  <v:imagedata r:id="rId589" o:title=""/>
                </v:shape>
                <o:OLEObject Type="Embed" ProgID="Equation.DSMT4" ShapeID="_x0000_i17771" DrawAspect="Content" ObjectID="_1689713273" r:id="rId5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9" w:name="c23b"/>
            <w:bookmarkEnd w:id="11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280" w:dyaOrig="345" w14:anchorId="067DE51F">
                <v:shape id="_x0000_i17772" type="#_x0000_t75" style="width:113.85pt;height:17.6pt" o:ole="">
                  <v:imagedata r:id="rId591" o:title=""/>
                </v:shape>
                <o:OLEObject Type="Embed" ProgID="Equation.DSMT4" ShapeID="_x0000_i17772" DrawAspect="Content" ObjectID="_1689713274" r:id="rId5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6C4336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0" w:name="c23c"/>
            <w:bookmarkEnd w:id="11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250" w:dyaOrig="345" w14:anchorId="26CB8671">
                <v:shape id="_x0000_i17773" type="#_x0000_t75" style="width:112.2pt;height:17.6pt" o:ole="">
                  <v:imagedata r:id="rId593" o:title=""/>
                </v:shape>
                <o:OLEObject Type="Embed" ProgID="Equation.DSMT4" ShapeID="_x0000_i17773" DrawAspect="Content" ObjectID="_1689713275" r:id="rId5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23d"/>
            <w:bookmarkEnd w:id="12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10" w:dyaOrig="345" w14:anchorId="68F16F05">
                <v:shape id="_x0000_i17774" type="#_x0000_t75" style="width:115.55pt;height:17.6pt" o:ole="">
                  <v:imagedata r:id="rId595" o:title=""/>
                </v:shape>
                <o:OLEObject Type="Embed" ProgID="Equation.DSMT4" ShapeID="_x0000_i17774" DrawAspect="Content" ObjectID="_1689713276" r:id="rId59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1"/>
          <w:p w14:paraId="7B5B421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77032D2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FE8A91B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AC4C9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03509E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E211FAB" w14:textId="77777777" w:rsidTr="00920492">
        <w:tc>
          <w:tcPr>
            <w:tcW w:w="5949" w:type="dxa"/>
            <w:shd w:val="clear" w:color="auto" w:fill="auto"/>
          </w:tcPr>
          <w:p w14:paraId="6F6E861D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22" w:name="c24q"/>
            <w:bookmarkEnd w:id="122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311C0A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113D0815">
                <v:shape id="_x0000_i17775" type="#_x0000_t75" style="width:12.55pt;height:12.55pt" o:ole="">
                  <v:imagedata r:id="rId597" o:title=""/>
                </v:shape>
                <o:OLEObject Type="Embed" ProgID="Equation.DSMT4" ShapeID="_x0000_i17775" DrawAspect="Content" ObjectID="_1689713277" r:id="rId5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 tập xác định của hàm số </w:t>
            </w:r>
            <w:r w:rsidRPr="00311C0A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40" w:dyaOrig="705" w14:anchorId="6D6BCB5E">
                <v:shape id="_x0000_i17776" type="#_x0000_t75" style="width:102.15pt;height:35.15pt" o:ole="">
                  <v:imagedata r:id="rId599" o:title=""/>
                </v:shape>
                <o:OLEObject Type="Embed" ProgID="Equation.DSMT4" ShapeID="_x0000_i17776" DrawAspect="Content" ObjectID="_1689713278" r:id="rId60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Trong các tập sau, tập nào không là tập con của </w:t>
            </w:r>
            <w:r w:rsidRPr="00311C0A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5B65C8C3">
                <v:shape id="_x0000_i17777" type="#_x0000_t75" style="width:12.55pt;height:12.55pt" o:ole="">
                  <v:imagedata r:id="rId601" o:title=""/>
                </v:shape>
                <o:OLEObject Type="Embed" ProgID="Equation.DSMT4" ShapeID="_x0000_i17777" DrawAspect="Content" ObjectID="_1689713279" r:id="rId6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8408D90" w14:textId="77777777" w:rsidR="00920492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3" w:name="c24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20" w14:anchorId="6AD3C52B">
                <v:shape id="_x0000_i17778" type="#_x0000_t75" style="width:39.35pt;height:20.95pt" o:ole="">
                  <v:imagedata r:id="rId603" o:title=""/>
                </v:shape>
                <o:OLEObject Type="Embed" ProgID="Equation.DSMT4" ShapeID="_x0000_i17778" DrawAspect="Content" ObjectID="_1689713280" r:id="rId6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4" w:name="c24b"/>
            <w:bookmarkEnd w:id="12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20" w14:anchorId="593FE4C7">
                <v:shape id="_x0000_i17779" type="#_x0000_t75" style="width:39.35pt;height:20.95pt" o:ole="">
                  <v:imagedata r:id="rId605" o:title=""/>
                </v:shape>
                <o:OLEObject Type="Embed" ProgID="Equation.DSMT4" ShapeID="_x0000_i17779" DrawAspect="Content" ObjectID="_1689713281" r:id="rId6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5" w:name="c24c"/>
            <w:bookmarkEnd w:id="12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7E1BE9F6" w14:textId="7F838D86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0" w:dyaOrig="420" w14:anchorId="03387E56">
                <v:shape id="_x0000_i17780" type="#_x0000_t75" style="width:47.7pt;height:20.95pt" o:ole="">
                  <v:imagedata r:id="rId607" o:title=""/>
                </v:shape>
                <o:OLEObject Type="Embed" ProgID="Equation.DSMT4" ShapeID="_x0000_i17780" DrawAspect="Content" ObjectID="_1689713282" r:id="rId6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6" w:name="c24d"/>
            <w:bookmarkEnd w:id="12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20" w14:anchorId="29536D21">
                <v:shape id="_x0000_i17781" type="#_x0000_t75" style="width:42.7pt;height:20.95pt" o:ole="">
                  <v:imagedata r:id="rId609" o:title=""/>
                </v:shape>
                <o:OLEObject Type="Embed" ProgID="Equation.DSMT4" ShapeID="_x0000_i17781" DrawAspect="Content" ObjectID="_1689713283" r:id="rId6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6"/>
          <w:p w14:paraId="0FEB841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59366A3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795013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5B8666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43FC97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6D9A377" w14:textId="77777777" w:rsidTr="00920492">
        <w:tc>
          <w:tcPr>
            <w:tcW w:w="5949" w:type="dxa"/>
            <w:shd w:val="clear" w:color="auto" w:fill="auto"/>
          </w:tcPr>
          <w:p w14:paraId="27C8AE8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27" w:name="c25q"/>
            <w:bookmarkEnd w:id="127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25: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bất phương trình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00" w14:anchorId="008E5433">
                <v:shape id="_x0000_i17782" type="#_x0000_t75" style="width:76.2pt;height:15.05pt" o:ole="">
                  <v:imagedata r:id="rId611" o:title=""/>
                </v:shape>
                <o:OLEObject Type="Embed" ProgID="Equation.DSMT4" ShapeID="_x0000_i17782" DrawAspect="Content" ObjectID="_1689713284" r:id="rId6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Tìm tập nghiệm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85" w14:anchorId="6F40DE66">
                <v:shape id="_x0000_i17783" type="#_x0000_t75" style="width:10.9pt;height:14.25pt" o:ole="">
                  <v:imagedata r:id="rId613" o:title=""/>
                </v:shape>
                <o:OLEObject Type="Embed" ProgID="Equation.DSMT4" ShapeID="_x0000_i17783" DrawAspect="Content" ObjectID="_1689713285" r:id="rId61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của bất phương trình đó biết rằng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40" w:dyaOrig="300" w14:anchorId="26A0DFE6">
                <v:shape id="_x0000_i17784" type="#_x0000_t75" style="width:56.95pt;height:15.05pt" o:ole="">
                  <v:imagedata r:id="rId615" o:title=""/>
                </v:shape>
                <o:OLEObject Type="Embed" ProgID="Equation.DSMT4" ShapeID="_x0000_i17784" DrawAspect="Content" ObjectID="_1689713286" r:id="rId616"/>
              </w:object>
            </w:r>
          </w:p>
          <w:p w14:paraId="58DB33FF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8" w:name="c25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65" w:dyaOrig="675" w14:anchorId="04BA4EB4">
                <v:shape id="_x0000_i17785" type="#_x0000_t75" style="width:68.65pt;height:33.5pt" o:ole="">
                  <v:imagedata r:id="rId617" o:title=""/>
                </v:shape>
                <o:OLEObject Type="Embed" ProgID="Equation.DSMT4" ShapeID="_x0000_i17785" DrawAspect="Content" ObjectID="_1689713287" r:id="rId61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29" w:name="c25b"/>
            <w:bookmarkEnd w:id="12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45" w:dyaOrig="285" w14:anchorId="7A6A0230">
                <v:shape id="_x0000_i17786" type="#_x0000_t75" style="width:32.65pt;height:14.25pt" o:ole="">
                  <v:imagedata r:id="rId619" o:title=""/>
                </v:shape>
                <o:OLEObject Type="Embed" ProgID="Equation.DSMT4" ShapeID="_x0000_i17786" DrawAspect="Content" ObjectID="_1689713288" r:id="rId62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C66B31F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30" w:name="c25c"/>
            <w:bookmarkEnd w:id="12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5" w14:anchorId="4FE2F17C">
                <v:shape id="_x0000_i17787" type="#_x0000_t75" style="width:32.65pt;height:14.25pt" o:ole="">
                  <v:imagedata r:id="rId621" o:title=""/>
                </v:shape>
                <o:OLEObject Type="Embed" ProgID="Equation.DSMT4" ShapeID="_x0000_i17787" DrawAspect="Content" ObjectID="_1689713289" r:id="rId62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31" w:name="c25d"/>
            <w:bookmarkEnd w:id="13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65" w:dyaOrig="690" w14:anchorId="5056FA3D">
                <v:shape id="_x0000_i17788" type="#_x0000_t75" style="width:53.6pt;height:34.35pt" o:ole="">
                  <v:imagedata r:id="rId623" o:title=""/>
                </v:shape>
                <o:OLEObject Type="Embed" ProgID="Equation.DSMT4" ShapeID="_x0000_i17788" DrawAspect="Content" ObjectID="_1689713290" r:id="rId6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31"/>
          <w:p w14:paraId="3AF2A54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9BB2F6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6D15FBAC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F64E859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3289B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55380CC" w14:textId="77777777" w:rsidTr="00920492">
        <w:tc>
          <w:tcPr>
            <w:tcW w:w="5949" w:type="dxa"/>
            <w:shd w:val="clear" w:color="auto" w:fill="auto"/>
          </w:tcPr>
          <w:p w14:paraId="16610DB6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2" w:name="c26q"/>
            <w:bookmarkEnd w:id="132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33CAC7FC">
                <v:shape id="_x0000_i17789" type="#_x0000_t75" style="width:10.9pt;height:14.25pt" o:ole="">
                  <v:imagedata r:id="rId625" o:title=""/>
                </v:shape>
                <o:OLEObject Type="Embed" ProgID="Equation.DSMT4" ShapeID="_x0000_i17789" DrawAspect="Content" ObjectID="_1689713291" r:id="rId6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30" w14:anchorId="0566CF83">
                <v:shape id="_x0000_i17790" type="#_x0000_t75" style="width:1in;height:16.75pt" o:ole="">
                  <v:imagedata r:id="rId627" o:title=""/>
                </v:shape>
                <o:OLEObject Type="Embed" ProgID="Equation.DSMT4" ShapeID="_x0000_i17790" DrawAspect="Content" ObjectID="_1689713292" r:id="rId6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57ADCD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3" w:name="c26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390" w14:anchorId="54339A92">
                <v:shape id="_x0000_i17791" type="#_x0000_t75" style="width:57.75pt;height:19.25pt" o:ole="">
                  <v:imagedata r:id="rId629" o:title=""/>
                </v:shape>
                <o:OLEObject Type="Embed" ProgID="Equation.DSMT4" ShapeID="_x0000_i17791" DrawAspect="Content" ObjectID="_1689713293" r:id="rId63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4" w:name="c26b"/>
            <w:bookmarkEnd w:id="13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390" w14:anchorId="5ABDC5E7">
                <v:shape id="_x0000_i17792" type="#_x0000_t75" style="width:61.1pt;height:19.25pt" o:ole="">
                  <v:imagedata r:id="rId631" o:title=""/>
                </v:shape>
                <o:OLEObject Type="Embed" ProgID="Equation.DSMT4" ShapeID="_x0000_i17792" DrawAspect="Content" ObjectID="_1689713294" r:id="rId63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B34B2B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5" w:name="c26c"/>
            <w:bookmarkEnd w:id="134"/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390" w14:anchorId="3D5E1A37">
                <v:shape id="_x0000_i17793" type="#_x0000_t75" style="width:55.25pt;height:19.25pt" o:ole="">
                  <v:imagedata r:id="rId633" o:title=""/>
                </v:shape>
                <o:OLEObject Type="Embed" ProgID="Equation.DSMT4" ShapeID="_x0000_i17793" DrawAspect="Content" ObjectID="_1689713295" r:id="rId63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6" w:name="c26d"/>
            <w:bookmarkEnd w:id="13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85" w14:anchorId="5E208E04">
                <v:shape id="_x0000_i17794" type="#_x0000_t75" style="width:31.8pt;height:14.25pt" o:ole="">
                  <v:imagedata r:id="rId635" o:title=""/>
                </v:shape>
                <o:OLEObject Type="Embed" ProgID="Equation.DSMT4" ShapeID="_x0000_i17794" DrawAspect="Content" ObjectID="_1689713296" r:id="rId6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6"/>
          <w:p w14:paraId="43578537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F9E6B9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B926D2D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7331B6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46EF3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6C315958" w14:textId="77777777" w:rsidTr="00920492">
        <w:tc>
          <w:tcPr>
            <w:tcW w:w="5949" w:type="dxa"/>
            <w:shd w:val="clear" w:color="auto" w:fill="auto"/>
          </w:tcPr>
          <w:p w14:paraId="2F80E2F5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37" w:name="c27q"/>
            <w:bookmarkEnd w:id="137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27: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05" w:dyaOrig="345" w14:anchorId="21F507B9">
                <v:shape id="_x0000_i17795" type="#_x0000_t75" style="width:80.35pt;height:17.6pt" o:ole="">
                  <v:imagedata r:id="rId637" o:title=""/>
                </v:shape>
                <o:OLEObject Type="Embed" ProgID="Equation.DSMT4" ShapeID="_x0000_i17795" DrawAspect="Content" ObjectID="_1689713297" r:id="rId6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7E8FAA77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38" w:name="c27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00" w:dyaOrig="405" w14:anchorId="5035F6A2">
                <v:shape id="_x0000_i17796" type="#_x0000_t75" style="width:90.4pt;height:20.1pt" o:ole="">
                  <v:imagedata r:id="rId639" o:title=""/>
                </v:shape>
                <o:OLEObject Type="Embed" ProgID="Equation.DSMT4" ShapeID="_x0000_i17796" DrawAspect="Content" ObjectID="_1689713298" r:id="rId64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39" w:name="c27b"/>
            <w:bookmarkEnd w:id="13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4143880F">
                <v:shape id="_x0000_i17797" type="#_x0000_t75" style="width:32.65pt;height:20.1pt" o:ole="">
                  <v:imagedata r:id="rId641" o:title=""/>
                </v:shape>
                <o:OLEObject Type="Embed" ProgID="Equation.DSMT4" ShapeID="_x0000_i17797" DrawAspect="Content" ObjectID="_1689713299" r:id="rId64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88B92C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0" w:name="c27c"/>
            <w:bookmarkEnd w:id="13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56C76DCE">
                <v:shape id="_x0000_i17798" type="#_x0000_t75" style="width:32.65pt;height:20.1pt" o:ole="">
                  <v:imagedata r:id="rId643" o:title=""/>
                </v:shape>
                <o:OLEObject Type="Embed" ProgID="Equation.DSMT4" ShapeID="_x0000_i17798" DrawAspect="Content" ObjectID="_1689713300" r:id="rId64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41" w:name="c27d"/>
            <w:bookmarkEnd w:id="14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85" w:dyaOrig="405" w14:anchorId="3BCC672E">
                <v:shape id="_x0000_i17799" type="#_x0000_t75" style="width:89.6pt;height:20.1pt" o:ole="">
                  <v:imagedata r:id="rId645" o:title=""/>
                </v:shape>
                <o:OLEObject Type="Embed" ProgID="Equation.DSMT4" ShapeID="_x0000_i17799" DrawAspect="Content" ObjectID="_1689713301" r:id="rId64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141"/>
          <w:p w14:paraId="493B975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0E290BAB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7B161A8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FC4F4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798007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8911187" w14:textId="77777777" w:rsidTr="00920492">
        <w:tc>
          <w:tcPr>
            <w:tcW w:w="5949" w:type="dxa"/>
            <w:shd w:val="clear" w:color="auto" w:fill="auto"/>
          </w:tcPr>
          <w:p w14:paraId="3C3D65C7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color w:val="002060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42" w:name="c28q"/>
            <w:bookmarkEnd w:id="142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28: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Với giá trị nào của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DFA2A98">
                <v:shape id="_x0000_i17808" type="#_x0000_t75" style="width:10.05pt;height:10.9pt" o:ole="">
                  <v:imagedata r:id="rId647" o:title=""/>
                </v:shape>
                <o:OLEObject Type="Embed" ProgID="Equation.DSMT4" ShapeID="_x0000_i17808" DrawAspect="Content" ObjectID="_1689713302" r:id="rId64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thì hệ bất phương trình </w:t>
            </w:r>
            <w:r w:rsidRPr="00311C0A">
              <w:rPr>
                <w:rFonts w:ascii="Chu Van An" w:eastAsia="Times New Roman" w:hAnsi="Chu Van An" w:cs="Chu Van An"/>
                <w:position w:val="-44"/>
                <w:sz w:val="24"/>
                <w:szCs w:val="24"/>
              </w:rPr>
              <w:object w:dxaOrig="2235" w:dyaOrig="1005" w14:anchorId="7140D60E">
                <v:shape id="_x0000_i17809" type="#_x0000_t75" style="width:111.35pt;height:50.25pt" o:ole="">
                  <v:imagedata r:id="rId649" o:title=""/>
                </v:shape>
                <o:OLEObject Type="Embed" ProgID="Equation.DSMT4" ShapeID="_x0000_i17809" DrawAspect="Content" ObjectID="_1689713303" r:id="rId65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có nghiệm?</w:t>
            </w:r>
          </w:p>
          <w:p w14:paraId="1A7650D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3" w:name="c28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color w:val="002060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285" w14:anchorId="5F60CE8F">
                <v:shape id="_x0000_i17810" type="#_x0000_t75" style="width:57.75pt;height:14.25pt" o:ole="">
                  <v:imagedata r:id="rId651" o:title=""/>
                </v:shape>
                <o:OLEObject Type="Embed" ProgID="Equation.DSMT4" ShapeID="_x0000_i17810" DrawAspect="Content" ObjectID="_1689713304" r:id="rId65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44" w:name="c28b"/>
            <w:bookmarkEnd w:id="143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80" w:dyaOrig="720" w14:anchorId="1FE122BC">
                <v:shape id="_x0000_i17811" type="#_x0000_t75" style="width:39.35pt;height:36pt" o:ole="">
                  <v:imagedata r:id="rId653" o:title=""/>
                </v:shape>
                <o:OLEObject Type="Embed" ProgID="Equation.DSMT4" ShapeID="_x0000_i17811" DrawAspect="Content" ObjectID="_1689713305" r:id="rId65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808483C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5" w:name="c28c"/>
            <w:bookmarkEnd w:id="144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85" w14:anchorId="1AFE5786">
                <v:shape id="_x0000_i17812" type="#_x0000_t75" style="width:50.25pt;height:14.25pt" o:ole="">
                  <v:imagedata r:id="rId655" o:title=""/>
                </v:shape>
                <o:OLEObject Type="Embed" ProgID="Equation.DSMT4" ShapeID="_x0000_i17812" DrawAspect="Content" ObjectID="_1689713306" r:id="rId65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46" w:name="c28d"/>
            <w:bookmarkEnd w:id="145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80" w:dyaOrig="720" w14:anchorId="2A705F43">
                <v:shape id="_x0000_i17813" type="#_x0000_t75" style="width:39.35pt;height:36pt" o:ole="">
                  <v:imagedata r:id="rId657" o:title=""/>
                </v:shape>
                <o:OLEObject Type="Embed" ProgID="Equation.DSMT4" ShapeID="_x0000_i17813" DrawAspect="Content" ObjectID="_1689713307" r:id="rId65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146"/>
          <w:p w14:paraId="00C7F081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11623C04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0A50CF2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6EE545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025E363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78BC03F" w14:textId="77777777" w:rsidTr="00920492">
        <w:tc>
          <w:tcPr>
            <w:tcW w:w="5949" w:type="dxa"/>
            <w:shd w:val="clear" w:color="auto" w:fill="auto"/>
          </w:tcPr>
          <w:p w14:paraId="105A233D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7" w:name="c29q"/>
            <w:bookmarkEnd w:id="147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Bất phương trình có tập nghiệm </w:t>
            </w:r>
            <w:r w:rsidRPr="00311C0A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8B54F50" wp14:editId="4EB08807">
                  <wp:extent cx="701675" cy="255270"/>
                  <wp:effectExtent l="0" t="0" r="317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675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D06A1AA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48" w:name="c29a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55F57D2" wp14:editId="15B906FB">
                  <wp:extent cx="1223010" cy="276225"/>
                  <wp:effectExtent l="0" t="0" r="0" b="9525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9" w:name="c29b"/>
            <w:bookmarkEnd w:id="148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764D900A" wp14:editId="189BCD11">
                  <wp:extent cx="1052830" cy="201930"/>
                  <wp:effectExtent l="0" t="0" r="0" b="762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20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74F40A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50" w:name="c29c"/>
            <w:bookmarkEnd w:id="149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2C16BB5A" wp14:editId="7F1E2BAE">
                  <wp:extent cx="914400" cy="201930"/>
                  <wp:effectExtent l="0" t="0" r="0" b="762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0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1" w:name="c29d"/>
            <w:bookmarkEnd w:id="150"/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437EB70F" wp14:editId="6F41963C">
                  <wp:extent cx="1052830" cy="201930"/>
                  <wp:effectExtent l="0" t="0" r="0" b="762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20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1"/>
          <w:p w14:paraId="4BC2F215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995" w:type="dxa"/>
            <w:shd w:val="clear" w:color="auto" w:fill="auto"/>
          </w:tcPr>
          <w:p w14:paraId="10CDF04A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788067F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6E182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2A10D65" w14:textId="77777777" w:rsidR="00920492" w:rsidRPr="00311C0A" w:rsidRDefault="00920492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6E8BF465" w14:textId="77777777" w:rsidR="00920492" w:rsidRPr="00920492" w:rsidRDefault="00920492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42F7B34" w14:textId="77777777" w:rsidR="00E51D2F" w:rsidRPr="00920492" w:rsidRDefault="00E51D2F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CE09EA7" wp14:editId="503377F6">
                <wp:extent cx="6547104" cy="1163381"/>
                <wp:effectExtent l="0" t="38100" r="25400" b="17780"/>
                <wp:docPr id="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63381"/>
                          <a:chOff x="34611" y="0"/>
                          <a:chExt cx="6547104" cy="1161993"/>
                        </a:xfrm>
                      </wpg:grpSpPr>
                      <wps:wsp>
                        <wps:cNvPr id="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606"/>
                            <a:ext cx="6547104" cy="8833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DF50EF" w14:textId="77777777" w:rsidR="00E51D2F" w:rsidRPr="00BE4551" w:rsidRDefault="00E51D2F" w:rsidP="00E51D2F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6230A78E" w14:textId="77777777" w:rsidR="00E51D2F" w:rsidRDefault="00E51D2F" w:rsidP="00E51D2F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F98DE67" w14:textId="25F6295A" w:rsidR="00E51D2F" w:rsidRPr="00E51D2F" w:rsidRDefault="00E51D2F" w:rsidP="001F709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Áp </w:t>
                              </w:r>
                              <w:r w:rsidR="0043452A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d</w:t>
                              </w: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ụng định lý dấu</w:t>
                              </w:r>
                              <w:r w:rsidR="004D551D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nhị thức và</w:t>
                              </w: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tam thức bậc hai</w:t>
                              </w:r>
                            </w:p>
                            <w:p w14:paraId="2699243C" w14:textId="77777777" w:rsidR="00E51D2F" w:rsidRPr="00BE4551" w:rsidRDefault="00E51D2F" w:rsidP="00E51D2F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C0FCD5D" w14:textId="77777777" w:rsidR="00E51D2F" w:rsidRPr="00BE4551" w:rsidRDefault="00E51D2F" w:rsidP="00E51D2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150812" y="0"/>
                            <a:ext cx="6263334" cy="571533"/>
                            <a:chOff x="150812" y="0"/>
                            <a:chExt cx="6263707" cy="571533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150812" y="0"/>
                              <a:ext cx="6263707" cy="485775"/>
                              <a:chOff x="150812" y="0"/>
                              <a:chExt cx="6263707" cy="485775"/>
                            </a:xfrm>
                          </wpg:grpSpPr>
                          <wpg:grpSp>
                            <wpg:cNvPr id="13" name="Group 13"/>
                            <wpg:cNvGrpSpPr/>
                            <wpg:grpSpPr>
                              <a:xfrm>
                                <a:off x="184094" y="0"/>
                                <a:ext cx="6230425" cy="485775"/>
                                <a:chOff x="184094" y="0"/>
                                <a:chExt cx="6230425" cy="485775"/>
                              </a:xfrm>
                            </wpg:grpSpPr>
                            <wps:wsp>
                              <wps:cNvPr id="32" name="Rectangle: Single Corner Snipped 32"/>
                              <wps:cNvSpPr/>
                              <wps:spPr>
                                <a:xfrm>
                                  <a:off x="184094" y="38090"/>
                                  <a:ext cx="6230425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1502180" y="0"/>
                                  <a:ext cx="4774107" cy="485775"/>
                                  <a:chOff x="1502180" y="0"/>
                                  <a:chExt cx="4774107" cy="485775"/>
                                </a:xfrm>
                              </wpg:grpSpPr>
                              <wpg:grpSp>
                                <wpg:cNvPr id="34" name="Group 34"/>
                                <wpg:cNvGrpSpPr/>
                                <wpg:grpSpPr>
                                  <a:xfrm>
                                    <a:off x="1611714" y="43247"/>
                                    <a:ext cx="4664573" cy="430710"/>
                                    <a:chOff x="1611714" y="43247"/>
                                    <a:chExt cx="4664573" cy="430710"/>
                                  </a:xfrm>
                                </wpg:grpSpPr>
                                <wps:wsp>
                                  <wps:cNvPr id="35" name="Arrow: Chevron 35"/>
                                  <wps:cNvSpPr/>
                                  <wps:spPr>
                                    <a:xfrm>
                                      <a:off x="1759239" y="43247"/>
                                      <a:ext cx="4517048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B8BA7F2" w14:textId="77777777" w:rsidR="004D551D" w:rsidRPr="004D551D" w:rsidRDefault="004D551D" w:rsidP="004D551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D551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BPT chứa tích, thương của các nhị thức bậc nhất</w:t>
                                        </w:r>
                                      </w:p>
                                      <w:p w14:paraId="397E9BDE" w14:textId="77777777" w:rsidR="00E51D2F" w:rsidRPr="004D52A5" w:rsidRDefault="00E51D2F" w:rsidP="00E51D2F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" name="Group 4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4" name="Freeform: Shape 5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6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38D38B5" w14:textId="77777777" w:rsidR="00E51D2F" w:rsidRDefault="00E51D2F" w:rsidP="00E51D2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61" name="Group 46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95" name="Freeform: Shape 49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4" name="Flowchart: Terminator 50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5" name="Flowchart: Direct Access Storage 50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6" name="Group 50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7" name="Flowchart: Preparation 5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0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8B8E9D8" w14:textId="1BAEC2A8" w:rsidR="00E51D2F" w:rsidRDefault="00E51D2F" w:rsidP="00E51D2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CE09EA7" id="_x0000_s1137" style="width:515.5pt;height:91.6pt;mso-position-horizontal-relative:char;mso-position-vertical-relative:line" coordorigin="346" coordsize="65471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">
                <v:shape id="Rectangle: Diagonal Corners Rounded 1" o:spid="_x0000_s1138" style="position:absolute;left:346;top:2786;width:65471;height:883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3515;6547104,875022;6532329,883387;112179,883387;0,819872;0,8365;14775,0" o:connectangles="0,0,0,0,0,0,0,0,0" textboxrect="0,0,6435090,1533525"/>
                  <v:textbox>
                    <w:txbxContent>
                      <w:p w14:paraId="10DF50EF" w14:textId="77777777" w:rsidR="00E51D2F" w:rsidRPr="00BE4551" w:rsidRDefault="00E51D2F" w:rsidP="00E51D2F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6230A78E" w14:textId="77777777" w:rsidR="00E51D2F" w:rsidRDefault="00E51D2F" w:rsidP="00E51D2F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F98DE67" w14:textId="25F6295A" w:rsidR="00E51D2F" w:rsidRPr="00E51D2F" w:rsidRDefault="00E51D2F" w:rsidP="001F709B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Áp </w:t>
                        </w:r>
                        <w:r w:rsidR="0043452A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d</w:t>
                        </w: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ụng định lý dấu</w:t>
                        </w:r>
                        <w:r w:rsidR="004D551D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nhị thức và</w:t>
                        </w: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tam thức bậc hai</w:t>
                        </w:r>
                      </w:p>
                      <w:p w14:paraId="2699243C" w14:textId="77777777" w:rsidR="00E51D2F" w:rsidRPr="00BE4551" w:rsidRDefault="00E51D2F" w:rsidP="00E51D2F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C0FCD5D" w14:textId="77777777" w:rsidR="00E51D2F" w:rsidRPr="00BE4551" w:rsidRDefault="00E51D2F" w:rsidP="00E51D2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0" o:spid="_x0000_s1139" style="position:absolute;left:1508;width:62633;height:5715" coordorigin="1508" coordsize="6263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12" o:spid="_x0000_s1140" style="position:absolute;left:1508;width:62637;height:4857" coordorigin="1508" coordsize="6263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group id="Group 13" o:spid="_x0000_s1141" style="position:absolute;left:1840;width:62305;height:4857" coordorigin="1840" coordsize="623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<v:shape id="Rectangle: Single Corner Snipped 32" o:spid="_x0000_s1142" style="position:absolute;left:1840;top:380;width:62305;height:4476;visibility:visible;mso-wrap-style:square;v-text-anchor:middle" coordsize="623042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" path="m,l6075701,r154724,154724l6230425,447554,,447554,,xe" fillcolor="#f0def6" stroked="f" strokeweight="1.25pt">
                        <v:fill r:id="rId94" o:title="" color2="#fffff7" type="pattern"/>
                        <v:path arrowok="t" o:connecttype="custom" o:connectlocs="0,0;6075701,0;6230425,154724;6230425,447554;0,447554;0,0" o:connectangles="0,0,0,0,0,0"/>
                      </v:shape>
                      <v:group id="Group 33" o:spid="_x0000_s1143" style="position:absolute;left:15021;width:47741;height:4857" coordorigin="15021" coordsize="4774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group id="Group 34" o:spid="_x0000_s1144" style="position:absolute;left:16117;top:432;width:46645;height:4307" coordorigin="16117,432" coordsize="46645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      <v:shape id="Arrow: Chevron 35" o:spid="_x0000_s1145" type="#_x0000_t55" style="position:absolute;left:17592;top:432;width:45170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" adj="2121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8BA7F2" w14:textId="77777777" w:rsidR="004D551D" w:rsidRPr="004D551D" w:rsidRDefault="004D551D" w:rsidP="004D551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4D551D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BPT chứa tích, thương của các nhị thức bậc nhất</w:t>
                                  </w:r>
                                </w:p>
                                <w:p w14:paraId="397E9BDE" w14:textId="77777777" w:rsidR="00E51D2F" w:rsidRPr="004D52A5" w:rsidRDefault="00E51D2F" w:rsidP="00E51D2F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      <v:shape id="Freeform: Shape 54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            <v:textbox>
                                <w:txbxContent>
                                  <w:p w14:paraId="138D38B5" w14:textId="77777777" w:rsidR="00E51D2F" w:rsidRDefault="00E51D2F" w:rsidP="00E51D2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61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      <v:shape id="Freeform: Shape 495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4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5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6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<v:shape id="Flowchart: Preparation 507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48B8E9D8" w14:textId="1BAEC2A8" w:rsidR="00E51D2F" w:rsidRDefault="00E51D2F" w:rsidP="00E51D2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C96335C" w14:textId="77777777" w:rsidR="00E51D2F" w:rsidRPr="00920492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F6B4B89" w14:textId="77777777" w:rsidR="004D551D" w:rsidRPr="00920492" w:rsidRDefault="00E51D2F" w:rsidP="00D83895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</w:p>
    <w:p w14:paraId="523DD548" w14:textId="77777777" w:rsidR="004D551D" w:rsidRPr="00920492" w:rsidRDefault="004D551D" w:rsidP="00D83895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920492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920492">
        <w:rPr>
          <w:rFonts w:ascii="Chu Van An" w:hAnsi="Chu Van An" w:cs="Chu Van An"/>
          <w:sz w:val="24"/>
          <w:szCs w:val="24"/>
          <w:lang w:val="vi-VN"/>
        </w:rPr>
        <w:t xml:space="preserve">Giá trị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285" w14:anchorId="4EDA52B2">
          <v:shape id="_x0000_i1499" type="#_x0000_t75" style="width:33.5pt;height:14.25pt" o:ole="">
            <v:imagedata r:id="rId664" o:title=""/>
          </v:shape>
          <o:OLEObject Type="Embed" ProgID="Equation.DSMT4" ShapeID="_x0000_i1499" DrawAspect="Content" ObjectID="_1689713308" r:id="rId665"/>
        </w:object>
      </w:r>
      <w:r w:rsidRPr="00920492">
        <w:rPr>
          <w:rFonts w:ascii="Chu Van An" w:hAnsi="Chu Van An" w:cs="Chu Van An"/>
          <w:sz w:val="24"/>
          <w:szCs w:val="24"/>
          <w:lang w:val="vi-VN"/>
        </w:rPr>
        <w:t>là nghiệm của bất phương trình nào trong các bất phương trình dưới đây?</w:t>
      </w:r>
    </w:p>
    <w:p w14:paraId="292C1794" w14:textId="77777777" w:rsidR="004D551D" w:rsidRPr="00920492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545" w:dyaOrig="600" w14:anchorId="28A36808">
          <v:shape id="_x0000_i1500" type="#_x0000_t75" style="width:77pt;height:30.15pt" o:ole="">
            <v:imagedata r:id="rId666" o:title=""/>
          </v:shape>
          <o:OLEObject Type="Embed" ProgID="Equation.DSMT4" ShapeID="_x0000_i1500" DrawAspect="Content" ObjectID="_1689713309" r:id="rId667"/>
        </w:object>
      </w:r>
      <w:r w:rsidRPr="00920492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920492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065" w:dyaOrig="345" w14:anchorId="1FDACDEE">
          <v:shape id="_x0000_i1501" type="#_x0000_t75" style="width:53.6pt;height:17.6pt" o:ole="">
            <v:imagedata r:id="rId668" o:title=""/>
          </v:shape>
          <o:OLEObject Type="Embed" ProgID="Equation.DSMT4" ShapeID="_x0000_i1501" DrawAspect="Content" ObjectID="_1689713310" r:id="rId669"/>
        </w:object>
      </w:r>
      <w:r w:rsidRPr="00920492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B915C3D" w14:textId="77777777" w:rsidR="004D551D" w:rsidRPr="00920492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45" w:dyaOrig="405" w14:anchorId="281AE0D4">
          <v:shape id="_x0000_i1502" type="#_x0000_t75" style="width:32.65pt;height:20.1pt" o:ole="">
            <v:imagedata r:id="rId670" o:title=""/>
          </v:shape>
          <o:OLEObject Type="Embed" ProgID="Equation.DSMT4" ShapeID="_x0000_i1502" DrawAspect="Content" ObjectID="_1689713311" r:id="rId671"/>
        </w:object>
      </w:r>
      <w:r w:rsidRPr="00920492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695" w:dyaOrig="405" w14:anchorId="2A2FF5CA">
          <v:shape id="_x0000_i1503" type="#_x0000_t75" style="width:84.55pt;height:20.1pt" o:ole="">
            <v:imagedata r:id="rId672" o:title=""/>
          </v:shape>
          <o:OLEObject Type="Embed" ProgID="Equation.DSMT4" ShapeID="_x0000_i1503" DrawAspect="Content" ObjectID="_1689713312" r:id="rId673"/>
        </w:object>
      </w:r>
      <w:r w:rsidRPr="00920492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328C50F9" w14:textId="430C7E15" w:rsidR="004D551D" w:rsidRPr="00920492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  <w:lang w:val="vi-VN"/>
        </w:rPr>
        <w:lastRenderedPageBreak/>
        <w:t>Lời giải</w:t>
      </w:r>
    </w:p>
    <w:p w14:paraId="4C0B3EDE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66779F64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20492">
        <w:rPr>
          <w:rFonts w:ascii="Chu Van An" w:hAnsi="Chu Van An" w:cs="Chu Van An"/>
          <w:sz w:val="24"/>
          <w:szCs w:val="24"/>
          <w:lang w:val="vi-VN"/>
        </w:rPr>
        <w:t xml:space="preserve">Thay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285" w14:anchorId="0CF518E2">
          <v:shape id="_x0000_i1504" type="#_x0000_t75" style="width:33.5pt;height:14.25pt" o:ole="">
            <v:imagedata r:id="rId664" o:title=""/>
          </v:shape>
          <o:OLEObject Type="Embed" ProgID="Equation.DSMT4" ShapeID="_x0000_i1504" DrawAspect="Content" ObjectID="_1689713313" r:id="rId674"/>
        </w:object>
      </w:r>
      <w:r w:rsidRPr="00920492">
        <w:rPr>
          <w:rFonts w:ascii="Chu Van An" w:hAnsi="Chu Van An" w:cs="Chu Van An"/>
          <w:sz w:val="24"/>
          <w:szCs w:val="24"/>
          <w:lang w:val="vi-VN"/>
        </w:rPr>
        <w:t>lần lượt vào các bất phương trình ở các câu A, B, C, D, chỉ có bất phương trình ở câu C thỏa mãn.</w:t>
      </w:r>
    </w:p>
    <w:p w14:paraId="162AA9E1" w14:textId="77777777" w:rsidR="004D551D" w:rsidRPr="00920492" w:rsidRDefault="004D551D" w:rsidP="00D83895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DC3DB73" w14:textId="77777777" w:rsidR="004D551D" w:rsidRPr="00920492" w:rsidRDefault="004D551D" w:rsidP="00D8389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920492">
        <w:rPr>
          <w:rFonts w:ascii="Chu Van An" w:hAnsi="Chu Van An" w:cs="Chu Van An"/>
          <w:sz w:val="24"/>
          <w:szCs w:val="24"/>
        </w:rPr>
        <w:t xml:space="preserve">Bất phương trình </w:t>
      </w:r>
      <w:r w:rsidRPr="00920492">
        <w:rPr>
          <w:rFonts w:ascii="Chu Van An" w:eastAsiaTheme="minorHAnsi" w:hAnsi="Chu Van An" w:cs="Chu Van An"/>
          <w:position w:val="-24"/>
          <w:sz w:val="24"/>
          <w:szCs w:val="24"/>
        </w:rPr>
        <w:object w:dxaOrig="915" w:dyaOrig="615" w14:anchorId="31C8490E">
          <v:shape id="_x0000_i1505" type="#_x0000_t75" style="width:46.05pt;height:31pt" o:ole="">
            <v:imagedata r:id="rId675" o:title=""/>
          </v:shape>
          <o:OLEObject Type="Embed" ProgID="Equation.DSMT4" ShapeID="_x0000_i1505" DrawAspect="Content" ObjectID="_1689713314" r:id="rId676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có bao nhiêu nghiệm nguyên dương?</w:t>
      </w:r>
    </w:p>
    <w:p w14:paraId="5DC6CC40" w14:textId="77777777" w:rsidR="004D551D" w:rsidRPr="00920492" w:rsidRDefault="004D551D" w:rsidP="00D83895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920492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6BA76557">
          <v:shape id="_x0000_i1506" type="#_x0000_t75" style="width:10.05pt;height:12.55pt" o:ole="">
            <v:imagedata r:id="rId677" o:title=""/>
          </v:shape>
          <o:OLEObject Type="Embed" ProgID="Equation.DSMT4" ShapeID="_x0000_i1506" DrawAspect="Content" ObjectID="_1689713315" r:id="rId678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Theme="minorHAnsi" w:hAnsi="Chu Van An" w:cs="Chu Van An"/>
          <w:position w:val="-6"/>
          <w:sz w:val="24"/>
          <w:szCs w:val="24"/>
        </w:rPr>
        <w:object w:dxaOrig="180" w:dyaOrig="270" w14:anchorId="0FE7B0D8">
          <v:shape id="_x0000_i1507" type="#_x0000_t75" style="width:9.2pt;height:13.4pt" o:ole="">
            <v:imagedata r:id="rId679" o:title=""/>
          </v:shape>
          <o:OLEObject Type="Embed" ProgID="Equation.DSMT4" ShapeID="_x0000_i1507" DrawAspect="Content" ObjectID="_1689713316" r:id="rId68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hAnsi="Chu Van An" w:cs="Chu Van An"/>
          <w:sz w:val="24"/>
          <w:szCs w:val="24"/>
        </w:rPr>
        <w:t>Vô số.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46781A39">
          <v:shape id="_x0000_i1508" type="#_x0000_t75" style="width:10.05pt;height:12.55pt" o:ole="">
            <v:imagedata r:id="rId681" o:title=""/>
          </v:shape>
          <o:OLEObject Type="Embed" ProgID="Equation.DSMT4" ShapeID="_x0000_i1508" DrawAspect="Content" ObjectID="_1689713317" r:id="rId68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2E96AEA9" w14:textId="3060D579" w:rsidR="004D551D" w:rsidRPr="00920492" w:rsidRDefault="0099612B" w:rsidP="00D83895">
      <w:pPr>
        <w:spacing w:line="240" w:lineRule="auto"/>
        <w:ind w:left="1000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B74316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920492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2959DF3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920492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0892C8B0">
          <v:shape id="_x0000_i1509" type="#_x0000_t75" style="width:190.05pt;height:31pt" o:ole="">
            <v:imagedata r:id="rId683" o:title=""/>
          </v:shape>
          <o:OLEObject Type="Embed" ProgID="Equation.DSMT4" ShapeID="_x0000_i1509" DrawAspect="Content" ObjectID="_1689713318" r:id="rId684"/>
        </w:object>
      </w:r>
    </w:p>
    <w:p w14:paraId="00D94FE5" w14:textId="77777777" w:rsidR="004D551D" w:rsidRPr="00920492" w:rsidRDefault="004D551D" w:rsidP="00D83895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Do </w:t>
      </w:r>
      <w:r w:rsidRPr="00920492">
        <w:rPr>
          <w:rFonts w:ascii="Chu Van An" w:eastAsiaTheme="minorHAnsi" w:hAnsi="Chu Van An" w:cs="Chu Van An"/>
          <w:position w:val="-6"/>
          <w:sz w:val="24"/>
          <w:szCs w:val="24"/>
        </w:rPr>
        <w:object w:dxaOrig="195" w:dyaOrig="225" w14:anchorId="0229C276">
          <v:shape id="_x0000_i1510" type="#_x0000_t75" style="width:10.05pt;height:10.9pt" o:ole="">
            <v:imagedata r:id="rId685" o:title=""/>
          </v:shape>
          <o:OLEObject Type="Embed" ProgID="Equation.DSMT4" ShapeID="_x0000_i1510" DrawAspect="Content" ObjectID="_1689713319" r:id="rId686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nguyên dương nên </w:t>
      </w:r>
      <w:r w:rsidRPr="00920492">
        <w:rPr>
          <w:rFonts w:ascii="Chu Van An" w:eastAsiaTheme="minorHAnsi" w:hAnsi="Chu Van An" w:cs="Chu Van An"/>
          <w:position w:val="-14"/>
          <w:sz w:val="24"/>
          <w:szCs w:val="24"/>
        </w:rPr>
        <w:object w:dxaOrig="1305" w:dyaOrig="405" w14:anchorId="1715D707">
          <v:shape id="_x0000_i1511" type="#_x0000_t75" style="width:65.3pt;height:20.1pt" o:ole="">
            <v:imagedata r:id="rId687" o:title=""/>
          </v:shape>
          <o:OLEObject Type="Embed" ProgID="Equation.DSMT4" ShapeID="_x0000_i1511" DrawAspect="Content" ObjectID="_1689713320" r:id="rId688"/>
        </w:object>
      </w:r>
    </w:p>
    <w:p w14:paraId="2BDAA4C9" w14:textId="77777777" w:rsidR="004D551D" w:rsidRPr="00920492" w:rsidRDefault="004D551D" w:rsidP="00D8389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3. </w:t>
      </w:r>
      <w:r w:rsidRPr="00920492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920492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920492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920492">
        <w:rPr>
          <w:rFonts w:ascii="Chu Van An" w:eastAsiaTheme="minorHAnsi" w:hAnsi="Chu Van An" w:cs="Chu Van An"/>
          <w:position w:val="-24"/>
          <w:sz w:val="24"/>
          <w:szCs w:val="24"/>
        </w:rPr>
        <w:object w:dxaOrig="720" w:dyaOrig="615" w14:anchorId="3BE6D6D3">
          <v:shape id="_x0000_i1512" type="#_x0000_t75" style="width:36pt;height:31pt" o:ole="">
            <v:imagedata r:id="rId689" o:title=""/>
          </v:shape>
          <o:OLEObject Type="Embed" ProgID="Equation.DSMT4" ShapeID="_x0000_i1512" DrawAspect="Content" ObjectID="_1689713321" r:id="rId690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là</w:t>
      </w:r>
    </w:p>
    <w:p w14:paraId="7DF08D61" w14:textId="77777777" w:rsidR="004D551D" w:rsidRPr="00920492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920492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20" w:dyaOrig="405" w14:anchorId="21CC3EBC">
          <v:shape id="_x0000_i1513" type="#_x0000_t75" style="width:36pt;height:20.1pt" o:ole="">
            <v:imagedata r:id="rId691" o:title=""/>
          </v:shape>
          <o:OLEObject Type="Embed" ProgID="Equation.DSMT4" ShapeID="_x0000_i1513" DrawAspect="Content" ObjectID="_1689713322" r:id="rId692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00" w:dyaOrig="405" w14:anchorId="338F8338">
          <v:shape id="_x0000_i1514" type="#_x0000_t75" style="width:45.2pt;height:20.1pt" o:ole="">
            <v:imagedata r:id="rId693" o:title=""/>
          </v:shape>
          <o:OLEObject Type="Embed" ProgID="Equation.DSMT4" ShapeID="_x0000_i1514" DrawAspect="Content" ObjectID="_1689713323" r:id="rId694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6CD031" w14:textId="77777777" w:rsidR="004D551D" w:rsidRPr="00920492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860" w:dyaOrig="405" w14:anchorId="23A9DBC7">
          <v:shape id="_x0000_i1515" type="#_x0000_t75" style="width:92.95pt;height:20.1pt" o:ole="">
            <v:imagedata r:id="rId695" o:title=""/>
          </v:shape>
          <o:OLEObject Type="Embed" ProgID="Equation.DSMT4" ShapeID="_x0000_i1515" DrawAspect="Content" ObjectID="_1689713324" r:id="rId696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00" w:dyaOrig="405" w14:anchorId="4661325E">
          <v:shape id="_x0000_i1516" type="#_x0000_t75" style="width:45.2pt;height:20.1pt" o:ole="">
            <v:imagedata r:id="rId697" o:title=""/>
          </v:shape>
          <o:OLEObject Type="Embed" ProgID="Equation.DSMT4" ShapeID="_x0000_i1516" DrawAspect="Content" ObjectID="_1689713325" r:id="rId698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7BB31B" w14:textId="712524BB" w:rsidR="004D551D" w:rsidRPr="00920492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92DB57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1F56BD9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Bất phương trình </w:t>
      </w:r>
      <w:r w:rsidRPr="00920492">
        <w:rPr>
          <w:rFonts w:ascii="Chu Van An" w:eastAsia="Times New Roman" w:hAnsi="Chu Van An" w:cs="Chu Van An"/>
          <w:position w:val="-30"/>
          <w:sz w:val="24"/>
          <w:szCs w:val="24"/>
        </w:rPr>
        <w:object w:dxaOrig="4245" w:dyaOrig="720" w14:anchorId="19D60828">
          <v:shape id="_x0000_i1517" type="#_x0000_t75" style="width:212.65pt;height:36pt" o:ole="">
            <v:imagedata r:id="rId699" o:title=""/>
          </v:shape>
          <o:OLEObject Type="Embed" ProgID="Equation.DSMT4" ShapeID="_x0000_i1517" DrawAspect="Content" ObjectID="_1689713326" r:id="rId70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6F375C77" w14:textId="77777777" w:rsidR="004D551D" w:rsidRPr="00920492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Vậy tập nghiệm của bất phương trình là: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65" w:dyaOrig="405" w14:anchorId="4303AF5D">
          <v:shape id="_x0000_i1518" type="#_x0000_t75" style="width:113pt;height:20.1pt" o:ole="">
            <v:imagedata r:id="rId701" o:title=""/>
          </v:shape>
          <o:OLEObject Type="Embed" ProgID="Equation.DSMT4" ShapeID="_x0000_i1518" DrawAspect="Content" ObjectID="_1689713327" r:id="rId702"/>
        </w:object>
      </w:r>
    </w:p>
    <w:p w14:paraId="7C5FA8EE" w14:textId="76BC6694" w:rsidR="00E51D2F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920492" w:rsidRPr="00311C0A" w14:paraId="33DCC867" w14:textId="77777777" w:rsidTr="00920492">
        <w:tc>
          <w:tcPr>
            <w:tcW w:w="6057" w:type="dxa"/>
            <w:shd w:val="clear" w:color="auto" w:fill="auto"/>
          </w:tcPr>
          <w:p w14:paraId="365C8927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24"/>
              </w:rPr>
              <w:object w:dxaOrig="585" w:dyaOrig="615" w14:anchorId="19E8C611">
                <v:shape id="_x0000_i19280" type="#_x0000_t75" style="width:29.3pt;height:31pt" o:ole="">
                  <v:imagedata r:id="rId703" o:title=""/>
                </v:shape>
                <o:OLEObject Type="Embed" ProgID="Equation.DSMT4" ShapeID="_x0000_i19280" DrawAspect="Content" ObjectID="_1689713328" r:id="rId7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706749D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815" w:dyaOrig="405" w14:anchorId="120342DC">
                <v:shape id="_x0000_i19281" type="#_x0000_t75" style="width:90.4pt;height:20.1pt" o:ole="">
                  <v:imagedata r:id="rId705" o:title=""/>
                </v:shape>
                <o:OLEObject Type="Embed" ProgID="Equation.DSMT4" ShapeID="_x0000_i19281" DrawAspect="Content" ObjectID="_1689713329" r:id="rId7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795" w:dyaOrig="405" w14:anchorId="2228ACBE">
                <v:shape id="_x0000_i19282" type="#_x0000_t75" style="width:39.35pt;height:20.1pt" o:ole="">
                  <v:imagedata r:id="rId707" o:title=""/>
                </v:shape>
                <o:OLEObject Type="Embed" ProgID="Equation.DSMT4" ShapeID="_x0000_i19282" DrawAspect="Content" ObjectID="_1689713330" r:id="rId7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B45D89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825" w:dyaOrig="405" w14:anchorId="0D77BF0E">
                <v:shape id="_x0000_i19283" type="#_x0000_t75" style="width:41pt;height:20.1pt" o:ole="">
                  <v:imagedata r:id="rId709" o:title=""/>
                </v:shape>
                <o:OLEObject Type="Embed" ProgID="Equation.DSMT4" ShapeID="_x0000_i19283" DrawAspect="Content" ObjectID="_1689713331" r:id="rId7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525" w:dyaOrig="405" w14:anchorId="45E9413F">
                <v:shape id="_x0000_i19284" type="#_x0000_t75" style="width:25.95pt;height:20.1pt" o:ole="">
                  <v:imagedata r:id="rId711" o:title=""/>
                </v:shape>
                <o:OLEObject Type="Embed" ProgID="Equation.DSMT4" ShapeID="_x0000_i19284" DrawAspect="Content" ObjectID="_1689713332" r:id="rId7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753AF2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B63183A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3A53965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497A6B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E492B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E577DE4" w14:textId="77777777" w:rsidTr="00920492">
        <w:tc>
          <w:tcPr>
            <w:tcW w:w="6057" w:type="dxa"/>
            <w:shd w:val="clear" w:color="auto" w:fill="auto"/>
          </w:tcPr>
          <w:p w14:paraId="3800D60F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85" w:dyaOrig="630" w14:anchorId="2078DA77">
                <v:shape id="_x0000_i19285" type="#_x0000_t75" style="width:44.35pt;height:31.8pt" o:ole="">
                  <v:imagedata r:id="rId713" o:title=""/>
                </v:shape>
                <o:OLEObject Type="Embed" ProgID="Equation.DSMT4" ShapeID="_x0000_i19285" DrawAspect="Content" ObjectID="_1689713333" r:id="rId71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1320D19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80" w:dyaOrig="315" w14:anchorId="5761D322">
                <v:shape id="_x0000_i19286" type="#_x0000_t75" style="width:39.35pt;height:15.9pt" o:ole="">
                  <v:imagedata r:id="rId715" o:title=""/>
                </v:shape>
                <o:OLEObject Type="Embed" ProgID="Equation.DSMT4" ShapeID="_x0000_i19286" DrawAspect="Content" ObjectID="_1689713334" r:id="rId716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875" w:dyaOrig="675" w14:anchorId="5EED9944">
                <v:shape id="_x0000_i19287" type="#_x0000_t75" style="width:93.75pt;height:33.5pt" o:ole="">
                  <v:imagedata r:id="rId717" o:title=""/>
                </v:shape>
                <o:OLEObject Type="Embed" ProgID="Equation.DSMT4" ShapeID="_x0000_i19287" DrawAspect="Content" ObjectID="_1689713335" r:id="rId718"/>
              </w:object>
            </w:r>
          </w:p>
          <w:p w14:paraId="6D158D62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65" w:dyaOrig="315" w14:anchorId="5C1D9E58">
                <v:shape id="_x0000_i19288" type="#_x0000_t75" style="width:38.5pt;height:15.9pt" o:ole="">
                  <v:imagedata r:id="rId719" o:title=""/>
                </v:shape>
                <o:OLEObject Type="Embed" ProgID="Equation.DSMT4" ShapeID="_x0000_i19288" DrawAspect="Content" ObjectID="_1689713336" r:id="rId720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65" w:dyaOrig="315" w14:anchorId="77506B3C">
                <v:shape id="_x0000_i19289" type="#_x0000_t75" style="width:38.5pt;height:15.9pt" o:ole="">
                  <v:imagedata r:id="rId721" o:title=""/>
                </v:shape>
                <o:OLEObject Type="Embed" ProgID="Equation.DSMT4" ShapeID="_x0000_i19289" DrawAspect="Content" ObjectID="_1689713337" r:id="rId722"/>
              </w:object>
            </w:r>
          </w:p>
          <w:p w14:paraId="6EDDC848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D5970B6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B45C803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F170962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1CFDCD3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D2BA6D5" w14:textId="77777777" w:rsidTr="00920492">
        <w:tc>
          <w:tcPr>
            <w:tcW w:w="6057" w:type="dxa"/>
            <w:shd w:val="clear" w:color="auto" w:fill="auto"/>
          </w:tcPr>
          <w:p w14:paraId="0D857BC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55" w:dyaOrig="615" w14:anchorId="632ED1C2">
                <v:shape id="_x0000_i19290" type="#_x0000_t75" style="width:42.7pt;height:31pt" o:ole="">
                  <v:imagedata r:id="rId723" o:title=""/>
                </v:shape>
                <o:OLEObject Type="Embed" ProgID="Equation.DSMT4" ShapeID="_x0000_i19290" DrawAspect="Content" ObjectID="_1689713338" r:id="rId7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4E9727B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311C0A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</w:rPr>
              <w:object w:dxaOrig="1770" w:dyaOrig="405" w14:anchorId="1631EE26">
                <v:shape id="_x0000_i19291" type="#_x0000_t75" style="width:88.75pt;height:20.1pt" o:ole="">
                  <v:imagedata r:id="rId725" o:title=""/>
                </v:shape>
                <o:OLEObject Type="Embed" ProgID="Equation.DSMT4" ShapeID="_x0000_i19291" DrawAspect="Content" ObjectID="_1689713339" r:id="rId726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</w:rPr>
              <w:object w:dxaOrig="765" w:dyaOrig="405" w14:anchorId="1489E626">
                <v:shape id="_x0000_i19292" type="#_x0000_t75" style="width:38.5pt;height:20.1pt" o:ole="">
                  <v:imagedata r:id="rId727" o:title=""/>
                </v:shape>
                <o:OLEObject Type="Embed" ProgID="Equation.DSMT4" ShapeID="_x0000_i19292" DrawAspect="Content" ObjectID="_1689713340" r:id="rId728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1AD9AA95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color w:val="0000FF"/>
                <w:position w:val="-14"/>
                <w:sz w:val="24"/>
                <w:szCs w:val="24"/>
              </w:rPr>
              <w:object w:dxaOrig="825" w:dyaOrig="405" w14:anchorId="094EF814">
                <v:shape id="_x0000_i19293" type="#_x0000_t75" style="width:41pt;height:20.1pt" o:ole="">
                  <v:imagedata r:id="rId729" o:title=""/>
                </v:shape>
                <o:OLEObject Type="Embed" ProgID="Equation.DSMT4" ShapeID="_x0000_i19293" DrawAspect="Content" ObjectID="_1689713341" r:id="rId730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color w:val="0000FF"/>
                <w:position w:val="-4"/>
                <w:sz w:val="24"/>
                <w:szCs w:val="24"/>
              </w:rPr>
              <w:object w:dxaOrig="270" w:dyaOrig="270" w14:anchorId="358FDA8D">
                <v:shape id="_x0000_i19294" type="#_x0000_t75" style="width:13.4pt;height:13.4pt" o:ole="">
                  <v:imagedata r:id="rId731" o:title=""/>
                </v:shape>
                <o:OLEObject Type="Embed" ProgID="Equation.DSMT4" ShapeID="_x0000_i19294" DrawAspect="Content" ObjectID="_1689713342" r:id="rId732"/>
              </w:object>
            </w:r>
            <w:r w:rsidRPr="00311C0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2B71DE10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A60CDAD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EBF32B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809CAFD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7ABCEF0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5964701E" w14:textId="77777777" w:rsidTr="00920492">
        <w:tc>
          <w:tcPr>
            <w:tcW w:w="6057" w:type="dxa"/>
            <w:shd w:val="clear" w:color="auto" w:fill="auto"/>
          </w:tcPr>
          <w:p w14:paraId="4EABFC70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45" w14:anchorId="6AC03168">
                <v:shape id="_x0000_i19295" type="#_x0000_t75" style="width:51.9pt;height:32.65pt" o:ole="">
                  <v:imagedata r:id="rId733" o:title=""/>
                </v:shape>
                <o:OLEObject Type="Embed" ProgID="Equation.DSMT4" ShapeID="_x0000_i19295" DrawAspect="Content" ObjectID="_1689713343" r:id="rId734"/>
              </w:object>
            </w:r>
          </w:p>
          <w:p w14:paraId="37004455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870" w:dyaOrig="705" w14:anchorId="6A3448FB">
                <v:shape id="_x0000_i19296" type="#_x0000_t75" style="width:43.55pt;height:35.15pt" o:ole="">
                  <v:imagedata r:id="rId735" o:title=""/>
                </v:shape>
                <o:OLEObject Type="Embed" ProgID="Equation.DSMT4" ShapeID="_x0000_i19296" DrawAspect="Content" ObjectID="_1689713344" r:id="rId7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870" w:dyaOrig="705" w14:anchorId="72E0BC18">
                <v:shape id="_x0000_i19297" type="#_x0000_t75" style="width:43.55pt;height:35.15pt" o:ole="">
                  <v:imagedata r:id="rId737" o:title=""/>
                </v:shape>
                <o:OLEObject Type="Embed" ProgID="Equation.DSMT4" ShapeID="_x0000_i19297" DrawAspect="Content" ObjectID="_1689713345" r:id="rId7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60" w:dyaOrig="420" w14:anchorId="329CC8AD">
                <v:shape id="_x0000_i19298" type="#_x0000_t75" style="width:32.65pt;height:20.95pt" o:ole="">
                  <v:imagedata r:id="rId739" o:title=""/>
                </v:shape>
                <o:OLEObject Type="Embed" ProgID="Equation.DSMT4" ShapeID="_x0000_i19298" DrawAspect="Content" ObjectID="_1689713346" r:id="rId74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870" w:dyaOrig="705" w14:anchorId="43CB5450">
                <v:shape id="_x0000_i19299" type="#_x0000_t75" style="width:43.55pt;height:35.15pt" o:ole="">
                  <v:imagedata r:id="rId741" o:title=""/>
                </v:shape>
                <o:OLEObject Type="Embed" ProgID="Equation.DSMT4" ShapeID="_x0000_i19299" DrawAspect="Content" ObjectID="_1689713347" r:id="rId74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4A3D15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B161E0D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A8BC73D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676C4A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B239E9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77B96AE" w14:textId="77777777" w:rsidTr="00920492">
        <w:tc>
          <w:tcPr>
            <w:tcW w:w="6057" w:type="dxa"/>
            <w:shd w:val="clear" w:color="auto" w:fill="auto"/>
          </w:tcPr>
          <w:p w14:paraId="7D2E0BE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5: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70" w:dyaOrig="630" w14:anchorId="6A6E5521">
                <v:shape id="_x0000_i19300" type="#_x0000_t75" style="width:43.55pt;height:31.8pt" o:ole="">
                  <v:imagedata r:id="rId743" o:title=""/>
                </v:shape>
                <o:OLEObject Type="Embed" ProgID="Equation.DSMT4" ShapeID="_x0000_i19300" DrawAspect="Content" ObjectID="_1689713348" r:id="rId7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6A8AC6E6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25C4CB8D">
                <v:shape id="_x0000_i19301" type="#_x0000_t75" style="width:13.4pt;height:13.4pt" o:ole="">
                  <v:imagedata r:id="rId745" o:title=""/>
                </v:shape>
                <o:OLEObject Type="Embed" ProgID="Equation.DSMT4" ShapeID="_x0000_i19301" DrawAspect="Content" ObjectID="_1689713349" r:id="rId74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9C19DAB">
                <v:shape id="_x0000_i19302" type="#_x0000_t75" style="width:13.4pt;height:13.4pt" o:ole="">
                  <v:imagedata r:id="rId747" o:title=""/>
                </v:shape>
                <o:OLEObject Type="Embed" ProgID="Equation.DSMT4" ShapeID="_x0000_i19302" DrawAspect="Content" ObjectID="_1689713350" r:id="rId74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390" w14:anchorId="63CA5A7F">
                <v:shape id="_x0000_i19303" type="#_x0000_t75" style="width:38.5pt;height:19.25pt" o:ole="">
                  <v:imagedata r:id="rId749" o:title=""/>
                </v:shape>
                <o:OLEObject Type="Embed" ProgID="Equation.DSMT4" ShapeID="_x0000_i19303" DrawAspect="Content" ObjectID="_1689713351" r:id="rId75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390" w14:anchorId="64FEAEE0">
                <v:shape id="_x0000_i19304" type="#_x0000_t75" style="width:38.5pt;height:19.25pt" o:ole="">
                  <v:imagedata r:id="rId751" o:title=""/>
                </v:shape>
                <o:OLEObject Type="Embed" ProgID="Equation.DSMT4" ShapeID="_x0000_i19304" DrawAspect="Content" ObjectID="_1689713352" r:id="rId75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8FD51AD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93337C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CF0D180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A1D20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403F93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529DD15D" w14:textId="77777777" w:rsidTr="00920492">
        <w:tc>
          <w:tcPr>
            <w:tcW w:w="6057" w:type="dxa"/>
            <w:shd w:val="clear" w:color="auto" w:fill="auto"/>
          </w:tcPr>
          <w:p w14:paraId="6B506ECB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915" w:dyaOrig="645" w14:anchorId="1987A111">
                <v:shape id="_x0000_i19305" type="#_x0000_t75" style="width:46.05pt;height:32.65pt" o:ole="">
                  <v:imagedata r:id="rId753" o:title=""/>
                </v:shape>
                <o:OLEObject Type="Embed" ProgID="Equation.DSMT4" ShapeID="_x0000_i19305" DrawAspect="Content" ObjectID="_1689713353" r:id="rId75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07B75CEF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033ACCEA">
                <v:shape id="_x0000_i19306" type="#_x0000_t75" style="width:42.7pt;height:20.1pt" o:ole="">
                  <v:imagedata r:id="rId755" o:title=""/>
                </v:shape>
                <o:OLEObject Type="Embed" ProgID="Equation.DSMT4" ShapeID="_x0000_i19306" DrawAspect="Content" ObjectID="_1689713354" r:id="rId75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35" w:dyaOrig="405" w14:anchorId="01D3E848">
                <v:shape id="_x0000_i19307" type="#_x0000_t75" style="width:97.1pt;height:20.1pt" o:ole="">
                  <v:imagedata r:id="rId757" o:title=""/>
                </v:shape>
                <o:OLEObject Type="Embed" ProgID="Equation.DSMT4" ShapeID="_x0000_i19307" DrawAspect="Content" ObjectID="_1689713355" r:id="rId7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074E19E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3982B946">
                <v:shape id="_x0000_i19308" type="#_x0000_t75" style="width:39.35pt;height:20.1pt" o:ole="">
                  <v:imagedata r:id="rId759" o:title=""/>
                </v:shape>
                <o:OLEObject Type="Embed" ProgID="Equation.DSMT4" ShapeID="_x0000_i19308" DrawAspect="Content" ObjectID="_1689713356" r:id="rId7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670A75DC">
                <v:shape id="_x0000_i19309" type="#_x0000_t75" style="width:42.7pt;height:20.1pt" o:ole="">
                  <v:imagedata r:id="rId761" o:title=""/>
                </v:shape>
                <o:OLEObject Type="Embed" ProgID="Equation.DSMT4" ShapeID="_x0000_i19309" DrawAspect="Content" ObjectID="_1689713357" r:id="rId7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F0024FE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397FFC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93BAD5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76943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21BEB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D53E7A1" w14:textId="77777777" w:rsidTr="00920492">
        <w:tc>
          <w:tcPr>
            <w:tcW w:w="6057" w:type="dxa"/>
            <w:shd w:val="clear" w:color="auto" w:fill="auto"/>
          </w:tcPr>
          <w:p w14:paraId="0B75B727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25" w:dyaOrig="405" w14:anchorId="17585D67">
                <v:shape id="_x0000_i19310" type="#_x0000_t75" style="width:86.25pt;height:20.1pt" o:ole="">
                  <v:imagedata r:id="rId763" o:title=""/>
                </v:shape>
                <o:OLEObject Type="Embed" ProgID="Equation.DSMT4" ShapeID="_x0000_i19310" DrawAspect="Content" ObjectID="_1689713358" r:id="rId7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E0008E4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34040226">
                <v:shape id="_x0000_i19311" type="#_x0000_t75" style="width:34.35pt;height:20.1pt" o:ole="">
                  <v:imagedata r:id="rId765" o:title=""/>
                </v:shape>
                <o:OLEObject Type="Embed" ProgID="Equation.DSMT4" ShapeID="_x0000_i19311" DrawAspect="Content" ObjectID="_1689713359" r:id="rId7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18D33B75">
                <v:shape id="_x0000_i19312" type="#_x0000_t75" style="width:33.5pt;height:20.1pt" o:ole="">
                  <v:imagedata r:id="rId767" o:title=""/>
                </v:shape>
                <o:OLEObject Type="Embed" ProgID="Equation.DSMT4" ShapeID="_x0000_i19312" DrawAspect="Content" ObjectID="_1689713360" r:id="rId76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261F5BC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7A9CAE33">
                <v:shape id="_x0000_i19313" type="#_x0000_t75" style="width:90.4pt;height:20.1pt" o:ole="">
                  <v:imagedata r:id="rId769" o:title=""/>
                </v:shape>
                <o:OLEObject Type="Embed" ProgID="Equation.DSMT4" ShapeID="_x0000_i19313" DrawAspect="Content" ObjectID="_1689713361" r:id="rId7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67D3CB4B">
                <v:shape id="_x0000_i19314" type="#_x0000_t75" style="width:34.35pt;height:20.1pt" o:ole="">
                  <v:imagedata r:id="rId771" o:title=""/>
                </v:shape>
                <o:OLEObject Type="Embed" ProgID="Equation.DSMT4" ShapeID="_x0000_i19314" DrawAspect="Content" ObjectID="_1689713362" r:id="rId7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31CFE26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A4EAAE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6FF5B7A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651EF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B6142F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67EF261A" w14:textId="77777777" w:rsidTr="00920492">
        <w:tc>
          <w:tcPr>
            <w:tcW w:w="6057" w:type="dxa"/>
            <w:shd w:val="clear" w:color="auto" w:fill="auto"/>
          </w:tcPr>
          <w:p w14:paraId="16EA182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8: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 xml:space="preserve">Với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 w:eastAsia="vi-VN"/>
              </w:rPr>
              <w:object w:dxaOrig="195" w:dyaOrig="225" w14:anchorId="432AE452">
                <v:shape id="_x0000_i19315" type="#_x0000_t75" style="width:10.05pt;height:10.9pt" o:ole="">
                  <v:imagedata r:id="rId773" o:title=""/>
                </v:shape>
                <o:OLEObject Type="Embed" ProgID="Equation.DSMT4" ShapeID="_x0000_i19315" DrawAspect="Content" ObjectID="_1689713363" r:id="rId77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 xml:space="preserve">thuộc tập hợp nào dưới đây thì biểu thức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 w:eastAsia="vi-VN"/>
              </w:rPr>
              <w:object w:dxaOrig="1980" w:dyaOrig="615" w14:anchorId="5F860317">
                <v:shape id="_x0000_i19316" type="#_x0000_t75" style="width:98.8pt;height:31pt" o:ole="">
                  <v:imagedata r:id="rId775" o:title=""/>
                </v:shape>
                <o:OLEObject Type="Embed" ProgID="Equation.DSMT4" ShapeID="_x0000_i19316" DrawAspect="Content" ObjectID="_1689713364" r:id="rId7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 xml:space="preserve">không </w:t>
            </w:r>
            <w:r w:rsidRPr="00311C0A">
              <w:rPr>
                <w:rFonts w:ascii="Chu Van An" w:hAnsi="Chu Van An" w:cs="Chu Van An"/>
                <w:sz w:val="24"/>
                <w:szCs w:val="24"/>
                <w:lang w:eastAsia="vi-VN"/>
              </w:rPr>
              <w:t>âm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?</w:t>
            </w:r>
          </w:p>
          <w:p w14:paraId="2DAC8195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vi-VN"/>
              </w:rPr>
              <w:object w:dxaOrig="1575" w:dyaOrig="405" w14:anchorId="33317960">
                <v:shape id="_x0000_i19317" type="#_x0000_t75" style="width:78.7pt;height:20.1pt" o:ole="">
                  <v:imagedata r:id="rId777" o:title=""/>
                </v:shape>
                <o:OLEObject Type="Embed" ProgID="Equation.DSMT4" ShapeID="_x0000_i19317" DrawAspect="Content" ObjectID="_1689713365" r:id="rId7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75" w:dyaOrig="405" w14:anchorId="0C0A208F">
                <v:shape id="_x0000_i19318" type="#_x0000_t75" style="width:78.7pt;height:20.1pt" o:ole="">
                  <v:imagedata r:id="rId779" o:title=""/>
                </v:shape>
                <o:OLEObject Type="Embed" ProgID="Equation.DSMT4" ShapeID="_x0000_i19318" DrawAspect="Content" ObjectID="_1689713366" r:id="rId78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DF3F191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75" w:dyaOrig="405" w14:anchorId="7B8FC8C4">
                <v:shape id="_x0000_i19319" type="#_x0000_t75" style="width:78.7pt;height:20.1pt" o:ole="">
                  <v:imagedata r:id="rId781" o:title=""/>
                </v:shape>
                <o:OLEObject Type="Embed" ProgID="Equation.DSMT4" ShapeID="_x0000_i19319" DrawAspect="Content" ObjectID="_1689713367" r:id="rId78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vi-VN"/>
              </w:rPr>
              <w:object w:dxaOrig="1575" w:dyaOrig="405" w14:anchorId="5615F798">
                <v:shape id="_x0000_i19320" type="#_x0000_t75" style="width:78.7pt;height:20.1pt" o:ole="">
                  <v:imagedata r:id="rId783" o:title=""/>
                </v:shape>
                <o:OLEObject Type="Embed" ProgID="Equation.DSMT4" ShapeID="_x0000_i19320" DrawAspect="Content" ObjectID="_1689713368" r:id="rId78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287299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65408A9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0DCFDB5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FDD91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D7DA35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14332C6" w14:textId="77777777" w:rsidTr="00920492">
        <w:tc>
          <w:tcPr>
            <w:tcW w:w="6057" w:type="dxa"/>
            <w:shd w:val="clear" w:color="auto" w:fill="auto"/>
          </w:tcPr>
          <w:p w14:paraId="5C959ED1" w14:textId="77777777" w:rsidR="00920492" w:rsidRPr="00311C0A" w:rsidRDefault="00920492" w:rsidP="005C6056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23C86DBE">
                <v:shape id="_x0000_i19321" type="#_x0000_t75" style="width:51.05pt;height:31pt" o:ole="">
                  <v:imagedata r:id="rId785" o:title=""/>
                </v:shape>
                <o:OLEObject Type="Embed" ProgID="Equation.DSMT4" ShapeID="_x0000_i19321" DrawAspect="Content" ObjectID="_1689713369" r:id="rId78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FA9CED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40" w:dyaOrig="690" w14:anchorId="5B26DE99">
                <v:shape id="_x0000_i19322" type="#_x0000_t75" style="width:41.85pt;height:34.35pt" o:ole="">
                  <v:imagedata r:id="rId787" o:title=""/>
                </v:shape>
                <o:OLEObject Type="Embed" ProgID="Equation.DSMT4" ShapeID="_x0000_i19322" DrawAspect="Content" ObjectID="_1689713370" r:id="rId78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7D3685D8">
                <v:shape id="_x0000_i19323" type="#_x0000_t75" style="width:42.7pt;height:34.35pt" o:ole="">
                  <v:imagedata r:id="rId789" o:title=""/>
                </v:shape>
                <o:OLEObject Type="Embed" ProgID="Equation.DSMT4" ShapeID="_x0000_i19323" DrawAspect="Content" ObjectID="_1689713371" r:id="rId7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2FB9AFBF">
                <v:shape id="_x0000_i19324" type="#_x0000_t75" style="width:42.7pt;height:34.35pt" o:ole="">
                  <v:imagedata r:id="rId791" o:title=""/>
                </v:shape>
                <o:OLEObject Type="Embed" ProgID="Equation.DSMT4" ShapeID="_x0000_i19324" DrawAspect="Content" ObjectID="_1689713372" r:id="rId7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01980B08">
                <v:shape id="_x0000_i19325" type="#_x0000_t75" style="width:42.7pt;height:34.35pt" o:ole="">
                  <v:imagedata r:id="rId793" o:title=""/>
                </v:shape>
                <o:OLEObject Type="Embed" ProgID="Equation.DSMT4" ShapeID="_x0000_i19325" DrawAspect="Content" ObjectID="_1689713373" r:id="rId7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13632A9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E66558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6ECC28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3EEEF96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06A18B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66CB7712" w14:textId="77777777" w:rsidTr="00920492">
        <w:tc>
          <w:tcPr>
            <w:tcW w:w="6057" w:type="dxa"/>
            <w:shd w:val="clear" w:color="auto" w:fill="auto"/>
          </w:tcPr>
          <w:p w14:paraId="59FF86E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10: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trình: </w:t>
            </w:r>
            <w:r w:rsidRPr="00311C0A">
              <w:rPr>
                <w:rFonts w:ascii="Chu Van An" w:hAnsi="Chu Van An" w:cs="Chu Van An"/>
                <w:position w:val="-24"/>
                <w:sz w:val="24"/>
                <w:szCs w:val="24"/>
                <w:lang w:val="nl-NL"/>
              </w:rPr>
              <w:object w:dxaOrig="1080" w:dyaOrig="615" w14:anchorId="40EBE0D0">
                <v:shape id="_x0000_i19326" type="#_x0000_t75" style="width:54.4pt;height:31pt" o:ole="">
                  <v:imagedata r:id="rId795" o:title=""/>
                </v:shape>
                <o:OLEObject Type="Embed" ProgID="Equation.DSMT4" ShapeID="_x0000_i19326" DrawAspect="Content" ObjectID="_1689713374" r:id="rId796"/>
              </w:object>
            </w:r>
          </w:p>
          <w:p w14:paraId="3AE850B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30" w:dyaOrig="405" w14:anchorId="341C5A2A">
                <v:shape id="_x0000_i19327" type="#_x0000_t75" style="width:46.9pt;height:20.1pt" o:ole="">
                  <v:imagedata r:id="rId797" o:title=""/>
                </v:shape>
                <o:OLEObject Type="Embed" ProgID="Equation.DSMT4" ShapeID="_x0000_i19327" DrawAspect="Content" ObjectID="_1689713375" r:id="rId7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30" w:dyaOrig="405" w14:anchorId="3EBBD0F4">
                <v:shape id="_x0000_i19328" type="#_x0000_t75" style="width:106.35pt;height:20.1pt" o:ole="">
                  <v:imagedata r:id="rId799" o:title=""/>
                </v:shape>
                <o:OLEObject Type="Embed" ProgID="Equation.DSMT4" ShapeID="_x0000_i19328" DrawAspect="Content" ObjectID="_1689713376" r:id="rId80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6D9123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45" w:dyaOrig="405" w14:anchorId="464BF65C">
                <v:shape id="_x0000_i19329" type="#_x0000_t75" style="width:46.9pt;height:20.1pt" o:ole="">
                  <v:imagedata r:id="rId801" o:title=""/>
                </v:shape>
                <o:OLEObject Type="Embed" ProgID="Equation.DSMT4" ShapeID="_x0000_i19329" DrawAspect="Content" ObjectID="_1689713377" r:id="rId8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85" w:dyaOrig="405" w14:anchorId="6B36F977">
                <v:shape id="_x0000_i19330" type="#_x0000_t75" style="width:104.65pt;height:20.1pt" o:ole="">
                  <v:imagedata r:id="rId803" o:title=""/>
                </v:shape>
                <o:OLEObject Type="Embed" ProgID="Equation.DSMT4" ShapeID="_x0000_i19330" DrawAspect="Content" ObjectID="_1689713378" r:id="rId8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65D3F0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080918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4F5ACA5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69107810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7DAFA92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01F8B1B" w14:textId="77777777" w:rsidTr="00920492">
        <w:tc>
          <w:tcPr>
            <w:tcW w:w="6057" w:type="dxa"/>
            <w:shd w:val="clear" w:color="auto" w:fill="auto"/>
          </w:tcPr>
          <w:p w14:paraId="26A3EB0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>Câu 11: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65" w:dyaOrig="720" w14:anchorId="370D4676">
                <v:shape id="_x0000_i19331" type="#_x0000_t75" style="width:97.95pt;height:36pt" o:ole="">
                  <v:imagedata r:id="rId805" o:title=""/>
                </v:shape>
                <o:OLEObject Type="Embed" ProgID="Equation.DSMT4" ShapeID="_x0000_i19331" DrawAspect="Content" ObjectID="_1689713379" r:id="rId8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797CE85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1354FD01">
                <v:shape id="_x0000_i19332" type="#_x0000_t75" style="width:27.65pt;height:20.1pt" o:ole="">
                  <v:imagedata r:id="rId807" o:title=""/>
                </v:shape>
                <o:OLEObject Type="Embed" ProgID="Equation.DSMT4" ShapeID="_x0000_i19332" DrawAspect="Content" ObjectID="_1689713380" r:id="rId8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05" w14:anchorId="3E7AC490">
                <v:shape id="_x0000_i19333" type="#_x0000_t75" style="width:1in;height:20.1pt" o:ole="">
                  <v:imagedata r:id="rId809" o:title=""/>
                </v:shape>
                <o:OLEObject Type="Embed" ProgID="Equation.DSMT4" ShapeID="_x0000_i19333" DrawAspect="Content" ObjectID="_1689713381" r:id="rId8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7EA98FD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05" w14:anchorId="06D3A0CE">
                <v:shape id="_x0000_i19334" type="#_x0000_t75" style="width:54.4pt;height:20.1pt" o:ole="">
                  <v:imagedata r:id="rId811" o:title=""/>
                </v:shape>
                <o:OLEObject Type="Embed" ProgID="Equation.DSMT4" ShapeID="_x0000_i19334" DrawAspect="Content" ObjectID="_1689713382" r:id="rId8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05" w14:anchorId="7FCCC62A">
                <v:shape id="_x0000_i19335" type="#_x0000_t75" style="width:1in;height:20.1pt" o:ole="">
                  <v:imagedata r:id="rId813" o:title=""/>
                </v:shape>
                <o:OLEObject Type="Embed" ProgID="Equation.DSMT4" ShapeID="_x0000_i19335" DrawAspect="Content" ObjectID="_1689713383" r:id="rId81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DFC0917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8F56F6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ABF972A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16EA7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12CD62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B5B657A" w14:textId="77777777" w:rsidTr="00920492">
        <w:tc>
          <w:tcPr>
            <w:tcW w:w="6057" w:type="dxa"/>
            <w:shd w:val="clear" w:color="auto" w:fill="auto"/>
          </w:tcPr>
          <w:p w14:paraId="2528397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30" w14:anchorId="6DDB3676">
                <v:shape id="_x0000_i19336" type="#_x0000_t75" style="width:49.4pt;height:31.8pt" o:ole="">
                  <v:imagedata r:id="rId815" o:title=""/>
                </v:shape>
                <o:OLEObject Type="Embed" ProgID="Equation.DSMT4" ShapeID="_x0000_i19336" DrawAspect="Content" ObjectID="_1689713384" r:id="rId816"/>
              </w:object>
            </w:r>
          </w:p>
          <w:p w14:paraId="13325079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50" w:dyaOrig="690" w14:anchorId="0DC53ACA">
                <v:shape id="_x0000_i19337" type="#_x0000_t75" style="width:67.8pt;height:34.35pt" o:ole="">
                  <v:imagedata r:id="rId817" o:title=""/>
                </v:shape>
                <o:OLEObject Type="Embed" ProgID="Equation.DSMT4" ShapeID="_x0000_i19337" DrawAspect="Content" ObjectID="_1689713385" r:id="rId818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626D1CD7">
                <v:shape id="_x0000_i19338" type="#_x0000_t75" style="width:36pt;height:19.25pt" o:ole="">
                  <v:imagedata r:id="rId819" o:title=""/>
                </v:shape>
                <o:OLEObject Type="Embed" ProgID="Equation.DSMT4" ShapeID="_x0000_i19338" DrawAspect="Content" ObjectID="_1689713386" r:id="rId820"/>
              </w:objec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0C45E031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70" w:dyaOrig="690" w14:anchorId="0EF84C8F">
                <v:shape id="_x0000_i19339" type="#_x0000_t75" style="width:43.55pt;height:34.35pt" o:ole="">
                  <v:imagedata r:id="rId821" o:title=""/>
                </v:shape>
                <o:OLEObject Type="Embed" ProgID="Equation.DSMT4" ShapeID="_x0000_i19339" DrawAspect="Content" ObjectID="_1689713387" r:id="rId82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30" w:dyaOrig="690" w14:anchorId="669DC55E">
                <v:shape id="_x0000_i19340" type="#_x0000_t75" style="width:31.8pt;height:34.35pt" o:ole="">
                  <v:imagedata r:id="rId823" o:title=""/>
                </v:shape>
                <o:OLEObject Type="Embed" ProgID="Equation.DSMT4" ShapeID="_x0000_i19340" DrawAspect="Content" ObjectID="_1689713388" r:id="rId82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B66E0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4A8AFA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66880A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21C435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50FF35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19D164E" w14:textId="77777777" w:rsidTr="00920492">
        <w:tc>
          <w:tcPr>
            <w:tcW w:w="6057" w:type="dxa"/>
            <w:shd w:val="clear" w:color="auto" w:fill="auto"/>
          </w:tcPr>
          <w:p w14:paraId="6C50CF4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24"/>
              </w:rPr>
              <w:object w:dxaOrig="1200" w:dyaOrig="615" w14:anchorId="4DA9828F">
                <v:shape id="_x0000_i19341" type="#_x0000_t75" style="width:60.3pt;height:31pt" o:ole="">
                  <v:imagedata r:id="rId825" o:title=""/>
                </v:shape>
                <o:OLEObject Type="Embed" ProgID="Equation.DSMT4" ShapeID="_x0000_i19341" DrawAspect="Content" ObjectID="_1689713389" r:id="rId8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32C244A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55" w:dyaOrig="405" w14:anchorId="7B0298DD">
                <v:shape id="_x0000_i19342" type="#_x0000_t75" style="width:87.9pt;height:20.1pt" o:ole="">
                  <v:imagedata r:id="rId827" o:title=""/>
                </v:shape>
                <o:OLEObject Type="Embed" ProgID="Equation.DSMT4" ShapeID="_x0000_i19342" DrawAspect="Content" ObjectID="_1689713390" r:id="rId8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800" w:dyaOrig="405" w14:anchorId="2DAF4C39">
                <v:shape id="_x0000_i19343" type="#_x0000_t75" style="width:90.4pt;height:20.1pt" o:ole="">
                  <v:imagedata r:id="rId829" o:title=""/>
                </v:shape>
                <o:OLEObject Type="Embed" ProgID="Equation.DSMT4" ShapeID="_x0000_i19343" DrawAspect="Content" ObjectID="_1689713391" r:id="rId83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791AE6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720" w:dyaOrig="405" w14:anchorId="390BFCF3">
                <v:shape id="_x0000_i19344" type="#_x0000_t75" style="width:36pt;height:20.1pt" o:ole="">
                  <v:imagedata r:id="rId831" o:title=""/>
                </v:shape>
                <o:OLEObject Type="Embed" ProgID="Equation.DSMT4" ShapeID="_x0000_i19344" DrawAspect="Content" ObjectID="_1689713392" r:id="rId83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660" w:dyaOrig="405" w14:anchorId="1BF3D2BE">
                <v:shape id="_x0000_i19345" type="#_x0000_t75" style="width:32.65pt;height:20.1pt" o:ole="">
                  <v:imagedata r:id="rId833" o:title=""/>
                </v:shape>
                <o:OLEObject Type="Embed" ProgID="Equation.DSMT4" ShapeID="_x0000_i19345" DrawAspect="Content" ObjectID="_1689713393" r:id="rId83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09D8A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68CA26B5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3BE0F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33580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EC5B42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807CF66" w14:textId="77777777" w:rsidTr="00920492">
        <w:tc>
          <w:tcPr>
            <w:tcW w:w="6057" w:type="dxa"/>
            <w:shd w:val="clear" w:color="auto" w:fill="auto"/>
          </w:tcPr>
          <w:p w14:paraId="326D9BE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nghiệm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45" w14:anchorId="73E87C0B">
                <v:shape id="_x0000_i19346" type="#_x0000_t75" style="width:49.4pt;height:32.65pt" o:ole="">
                  <v:imagedata r:id="rId835" o:title=""/>
                </v:shape>
                <o:OLEObject Type="Embed" ProgID="Equation.DSMT4" ShapeID="_x0000_i19346" DrawAspect="Content" ObjectID="_1689713394" r:id="rId8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01F628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05" w:dyaOrig="690" w14:anchorId="38EB949A">
                <v:shape id="_x0000_i19347" type="#_x0000_t75" style="width:65.3pt;height:34.35pt" o:ole="">
                  <v:imagedata r:id="rId837" o:title=""/>
                </v:shape>
                <o:OLEObject Type="Embed" ProgID="Equation.DSMT4" ShapeID="_x0000_i19347" DrawAspect="Content" ObjectID="_1689713395" r:id="rId8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5" w:dyaOrig="405" w14:anchorId="40B0B348">
                <v:shape id="_x0000_i19348" type="#_x0000_t75" style="width:35.15pt;height:20.1pt" o:ole="">
                  <v:imagedata r:id="rId839" o:title=""/>
                </v:shape>
                <o:OLEObject Type="Embed" ProgID="Equation.DSMT4" ShapeID="_x0000_i19348" DrawAspect="Content" ObjectID="_1689713396" r:id="rId84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4D3A32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870" w:dyaOrig="705" w14:anchorId="55DABB1B">
                <v:shape id="_x0000_i19349" type="#_x0000_t75" style="width:43.55pt;height:35.15pt" o:ole="">
                  <v:imagedata r:id="rId841" o:title=""/>
                </v:shape>
                <o:OLEObject Type="Embed" ProgID="Equation.DSMT4" ShapeID="_x0000_i19349" DrawAspect="Content" ObjectID="_1689713397" r:id="rId84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645" w:dyaOrig="690" w14:anchorId="4348CE81">
                <v:shape id="_x0000_i19350" type="#_x0000_t75" style="width:32.65pt;height:34.35pt" o:ole="">
                  <v:imagedata r:id="rId843" o:title=""/>
                </v:shape>
                <o:OLEObject Type="Embed" ProgID="Equation.DSMT4" ShapeID="_x0000_i19350" DrawAspect="Content" ObjectID="_1689713398" r:id="rId8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BE4596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78078E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6AA7DCB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5A8D313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B6632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4609595B" w14:textId="77777777" w:rsidTr="00920492">
        <w:tc>
          <w:tcPr>
            <w:tcW w:w="6057" w:type="dxa"/>
            <w:shd w:val="clear" w:color="auto" w:fill="auto"/>
          </w:tcPr>
          <w:p w14:paraId="5EAC6747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>Câu 15:</w:t>
            </w:r>
            <w:r w:rsidRPr="00311C0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 xml:space="preserve">Tập nghiệm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225" w:dyaOrig="285" w14:anchorId="5B270094">
                <v:shape id="_x0000_i19351" type="#_x0000_t75" style="width:10.9pt;height:14.25pt" o:ole="">
                  <v:imagedata r:id="rId845" o:title=""/>
                </v:shape>
                <o:OLEObject Type="Embed" ProgID="Equation.DSMT4" ShapeID="_x0000_i19351" DrawAspect="Content" ObjectID="_1689713399" r:id="rId846"/>
              </w:object>
            </w:r>
            <w:r w:rsidRPr="00311C0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 xml:space="preserve">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nl-NL"/>
              </w:rPr>
              <w:object w:dxaOrig="1140" w:dyaOrig="615" w14:anchorId="024E262E">
                <v:shape id="_x0000_i19352" type="#_x0000_t75" style="width:56.95pt;height:31pt" o:ole="">
                  <v:imagedata r:id="rId847" o:title=""/>
                </v:shape>
                <o:OLEObject Type="Embed" ProgID="Equation.DSMT4" ShapeID="_x0000_i19352" DrawAspect="Content" ObjectID="_1689713400" r:id="rId848"/>
              </w:object>
            </w:r>
            <w:r w:rsidRPr="00311C0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 xml:space="preserve"> là</w:t>
            </w:r>
          </w:p>
          <w:p w14:paraId="1702E5F0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311C0A">
              <w:rPr>
                <w:rFonts w:ascii="Chu Van An" w:hAnsi="Chu Van An" w:cs="Chu Van An"/>
                <w:bCs/>
                <w:position w:val="-28"/>
                <w:sz w:val="24"/>
                <w:szCs w:val="24"/>
                <w:lang w:val="nl-NL"/>
              </w:rPr>
              <w:object w:dxaOrig="1200" w:dyaOrig="675" w14:anchorId="0B1B6238">
                <v:shape id="_x0000_i19353" type="#_x0000_t75" style="width:60.3pt;height:33.5pt" o:ole="">
                  <v:imagedata r:id="rId849" o:title=""/>
                </v:shape>
                <o:OLEObject Type="Embed" ProgID="Equation.DSMT4" ShapeID="_x0000_i19353" DrawAspect="Content" ObjectID="_1689713401" r:id="rId850"/>
              </w:object>
            </w:r>
            <w:r w:rsidRPr="00311C0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bCs/>
                <w:position w:val="-28"/>
                <w:sz w:val="24"/>
                <w:szCs w:val="24"/>
                <w:lang w:val="nl-NL"/>
              </w:rPr>
              <w:object w:dxaOrig="2355" w:dyaOrig="675" w14:anchorId="3493B7F8">
                <v:shape id="_x0000_i19354" type="#_x0000_t75" style="width:118.05pt;height:33.5pt" o:ole="">
                  <v:imagedata r:id="rId851" o:title=""/>
                </v:shape>
                <o:OLEObject Type="Embed" ProgID="Equation.DSMT4" ShapeID="_x0000_i19354" DrawAspect="Content" ObjectID="_1689713402" r:id="rId85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3BE52D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Cs/>
                <w:position w:val="-28"/>
                <w:sz w:val="24"/>
                <w:szCs w:val="24"/>
                <w:lang w:val="nl-NL"/>
              </w:rPr>
              <w:object w:dxaOrig="2355" w:dyaOrig="675" w14:anchorId="2205635A">
                <v:shape id="_x0000_i19355" type="#_x0000_t75" style="width:118.05pt;height:33.5pt" o:ole="">
                  <v:imagedata r:id="rId853" o:title=""/>
                </v:shape>
                <o:OLEObject Type="Embed" ProgID="Equation.DSMT4" ShapeID="_x0000_i19355" DrawAspect="Content" ObjectID="_1689713403" r:id="rId85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bCs/>
                <w:position w:val="-28"/>
                <w:sz w:val="24"/>
                <w:szCs w:val="24"/>
                <w:lang w:val="nl-NL"/>
              </w:rPr>
              <w:object w:dxaOrig="2340" w:dyaOrig="675" w14:anchorId="43C13C1D">
                <v:shape id="_x0000_i19356" type="#_x0000_t75" style="width:117.2pt;height:33.5pt" o:ole="">
                  <v:imagedata r:id="rId855" o:title=""/>
                </v:shape>
                <o:OLEObject Type="Embed" ProgID="Equation.DSMT4" ShapeID="_x0000_i19356" DrawAspect="Content" ObjectID="_1689713404" r:id="rId856"/>
              </w:object>
            </w:r>
            <w:r w:rsidRPr="00311C0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.</w:t>
            </w:r>
          </w:p>
          <w:p w14:paraId="45D3EA01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6DC50F76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BEF1FA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9EE26C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613A60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0A174CDD" w14:textId="77777777" w:rsidTr="00920492">
        <w:tc>
          <w:tcPr>
            <w:tcW w:w="6057" w:type="dxa"/>
            <w:shd w:val="clear" w:color="auto" w:fill="auto"/>
          </w:tcPr>
          <w:p w14:paraId="6FB5C1DC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>Câu 16: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311C0A">
              <w:rPr>
                <w:rFonts w:ascii="Chu Van An" w:hAnsi="Chu Van An" w:cs="Chu Van An"/>
                <w:position w:val="-24"/>
                <w:lang w:val="fr-FR"/>
              </w:rPr>
              <w:object w:dxaOrig="1680" w:dyaOrig="615" w14:anchorId="672C0082">
                <v:shape id="_x0000_i19357" type="#_x0000_t75" style="width:83.7pt;height:31pt" o:ole="">
                  <v:imagedata r:id="rId857" o:title=""/>
                </v:shape>
                <o:OLEObject Type="Embed" ProgID="Equation.DSMT4" ShapeID="_x0000_i19357" DrawAspect="Content" ObjectID="_1689713405" r:id="rId8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 Chọn khẳng định đúng.</w:t>
            </w:r>
          </w:p>
          <w:p w14:paraId="2ADB11E7" w14:textId="77777777" w:rsidR="00920492" w:rsidRPr="00311C0A" w:rsidRDefault="00920492" w:rsidP="005C605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  <w:lang w:val="fr-FR"/>
              </w:rPr>
              <w:object w:dxaOrig="2385" w:dyaOrig="690" w14:anchorId="1E1C66D3">
                <v:shape id="_x0000_i19358" type="#_x0000_t75" style="width:118.9pt;height:34.35pt" o:ole="">
                  <v:imagedata r:id="rId859" o:title=""/>
                </v:shape>
                <o:OLEObject Type="Embed" ProgID="Equation.DSMT4" ShapeID="_x0000_i19358" DrawAspect="Content" ObjectID="_1689713406" r:id="rId8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14AA3DC" w14:textId="77777777" w:rsidR="00920492" w:rsidRPr="00311C0A" w:rsidRDefault="00920492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970" w:dyaOrig="405" w14:anchorId="42A18033">
                <v:shape id="_x0000_i19359" type="#_x0000_t75" style="width:148.2pt;height:20.1pt" o:ole="">
                  <v:imagedata r:id="rId861" o:title=""/>
                </v:shape>
                <o:OLEObject Type="Embed" ProgID="Equation.DSMT4" ShapeID="_x0000_i19359" DrawAspect="Content" ObjectID="_1689713407" r:id="rId8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77CF9B4" w14:textId="77777777" w:rsidR="00920492" w:rsidRPr="00311C0A" w:rsidRDefault="00920492" w:rsidP="005C605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145" w:dyaOrig="405" w14:anchorId="48BFEC4F">
                <v:shape id="_x0000_i19360" type="#_x0000_t75" style="width:107.15pt;height:20.1pt" o:ole="">
                  <v:imagedata r:id="rId863" o:title=""/>
                </v:shape>
                <o:OLEObject Type="Embed" ProgID="Equation.DSMT4" ShapeID="_x0000_i19360" DrawAspect="Content" ObjectID="_1689713408" r:id="rId8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0842C82" w14:textId="77777777" w:rsidR="00920492" w:rsidRPr="00311C0A" w:rsidRDefault="00920492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670" w:dyaOrig="405" w14:anchorId="05D96CFE">
                <v:shape id="_x0000_i19361" type="#_x0000_t75" style="width:133.1pt;height:20.1pt" o:ole="">
                  <v:imagedata r:id="rId865" o:title=""/>
                </v:shape>
                <o:OLEObject Type="Embed" ProgID="Equation.DSMT4" ShapeID="_x0000_i19361" DrawAspect="Content" ObjectID="_1689713409" r:id="rId8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9AC40F4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044C6A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85D1BB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DCBBD5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2B743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1024EAFD" w14:textId="77777777" w:rsidTr="00920492">
        <w:tc>
          <w:tcPr>
            <w:tcW w:w="6057" w:type="dxa"/>
            <w:shd w:val="clear" w:color="auto" w:fill="auto"/>
          </w:tcPr>
          <w:p w14:paraId="3AEC61B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Bất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40" w:dyaOrig="420" w14:anchorId="0136FB08">
                <v:shape id="_x0000_i19362" type="#_x0000_t75" style="width:117.2pt;height:20.95pt" o:ole="">
                  <v:imagedata r:id="rId867" o:title=""/>
                </v:shape>
                <o:OLEObject Type="Embed" ProgID="Equation.DSMT4" ShapeID="_x0000_i19362" DrawAspect="Content" ObjectID="_1689713410" r:id="rId86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bao nhiêu nghiệm nguyên?</w:t>
            </w:r>
          </w:p>
          <w:p w14:paraId="196CD856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35492292">
                <v:shape id="_x0000_i19363" type="#_x0000_t75" style="width:10.05pt;height:13.4pt" o:ole="">
                  <v:imagedata r:id="rId869" o:title=""/>
                </v:shape>
                <o:OLEObject Type="Embed" ProgID="Equation.DSMT4" ShapeID="_x0000_i19363" DrawAspect="Content" ObjectID="_1689713411" r:id="rId8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1C00B83">
                <v:shape id="_x0000_i19364" type="#_x0000_t75" style="width:10.05pt;height:13.4pt" o:ole="">
                  <v:imagedata r:id="rId871" o:title=""/>
                </v:shape>
                <o:OLEObject Type="Embed" ProgID="Equation.DSMT4" ShapeID="_x0000_i19364" DrawAspect="Content" ObjectID="_1689713412" r:id="rId8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F868914">
                <v:shape id="_x0000_i19365" type="#_x0000_t75" style="width:9.2pt;height:14.25pt" o:ole="">
                  <v:imagedata r:id="rId873" o:title=""/>
                </v:shape>
                <o:OLEObject Type="Embed" ProgID="Equation.DSMT4" ShapeID="_x0000_i19365" DrawAspect="Content" ObjectID="_1689713413" r:id="rId87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7459662">
                <v:shape id="_x0000_i19366" type="#_x0000_t75" style="width:9.2pt;height:14.25pt" o:ole="">
                  <v:imagedata r:id="rId875" o:title=""/>
                </v:shape>
                <o:OLEObject Type="Embed" ProgID="Equation.DSMT4" ShapeID="_x0000_i19366" DrawAspect="Content" ObjectID="_1689713414" r:id="rId8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B41994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B4647C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23BED9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15927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A0C14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3250835" w14:textId="77777777" w:rsidTr="00920492">
        <w:tc>
          <w:tcPr>
            <w:tcW w:w="6057" w:type="dxa"/>
            <w:shd w:val="clear" w:color="auto" w:fill="auto"/>
          </w:tcPr>
          <w:p w14:paraId="7357A5FA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bCs/>
                <w:iCs/>
                <w:color w:val="0000FF"/>
                <w:sz w:val="24"/>
                <w:szCs w:val="24"/>
              </w:rPr>
              <w:t>Câu 18: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14"/>
              </w:rPr>
              <w:object w:dxaOrig="1680" w:dyaOrig="405" w14:anchorId="43A730CD">
                <v:shape id="_x0000_i19367" type="#_x0000_t75" style="width:83.7pt;height:20.1pt" o:ole="">
                  <v:imagedata r:id="rId877" o:title=""/>
                </v:shape>
                <o:OLEObject Type="Embed" ProgID="Equation.DSMT4" ShapeID="_x0000_i19367" DrawAspect="Content" ObjectID="_1689713415" r:id="rId8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04875F43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960" w:dyaOrig="405" w14:anchorId="0008046A">
                <v:shape id="_x0000_i19368" type="#_x0000_t75" style="width:47.7pt;height:20.1pt" o:ole="">
                  <v:imagedata r:id="rId879" o:title=""/>
                </v:shape>
                <o:OLEObject Type="Embed" ProgID="Equation.DSMT4" ShapeID="_x0000_i19368" DrawAspect="Content" ObjectID="_1689713416" r:id="rId880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785" w:dyaOrig="405" w14:anchorId="4E9E051D">
                <v:shape id="_x0000_i19369" type="#_x0000_t75" style="width:89.6pt;height:20.1pt" o:ole="">
                  <v:imagedata r:id="rId881" o:title=""/>
                </v:shape>
                <o:OLEObject Type="Embed" ProgID="Equation.DSMT4" ShapeID="_x0000_i19369" DrawAspect="Content" ObjectID="_1689713417" r:id="rId882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85E2F22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780" w:dyaOrig="405" w14:anchorId="1F3702A1">
                <v:shape id="_x0000_i19370" type="#_x0000_t75" style="width:39.35pt;height:20.1pt" o:ole="">
                  <v:imagedata r:id="rId883" o:title=""/>
                </v:shape>
                <o:OLEObject Type="Embed" ProgID="Equation.DSMT4" ShapeID="_x0000_i19370" DrawAspect="Content" ObjectID="_1689713418" r:id="rId884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660" w:dyaOrig="405" w14:anchorId="1C6C9A7B">
                <v:shape id="_x0000_i19371" type="#_x0000_t75" style="width:32.65pt;height:20.1pt" o:ole="">
                  <v:imagedata r:id="rId885" o:title=""/>
                </v:shape>
                <o:OLEObject Type="Embed" ProgID="Equation.DSMT4" ShapeID="_x0000_i19371" DrawAspect="Content" ObjectID="_1689713419" r:id="rId886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043021F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5B51FC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090D7D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B4C53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4FFC493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229B893B" w14:textId="77777777" w:rsidTr="00920492">
        <w:tc>
          <w:tcPr>
            <w:tcW w:w="6057" w:type="dxa"/>
            <w:shd w:val="clear" w:color="auto" w:fill="auto"/>
          </w:tcPr>
          <w:p w14:paraId="5EB893B2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bookmarkStart w:id="152" w:name="MTBlankEqn"/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0D6F18CF">
                <v:shape id="_x0000_i19372" type="#_x0000_t75" style="width:10.05pt;height:10.9pt" o:ole="">
                  <v:imagedata r:id="rId887" o:title=""/>
                </v:shape>
                <o:OLEObject Type="Embed" ProgID="Equation.DSMT4" ShapeID="_x0000_i19372" DrawAspect="Content" ObjectID="_1689713420" r:id="rId888"/>
              </w:object>
            </w:r>
            <w:bookmarkEnd w:id="152"/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thuộc tập hợp nào dưới đây thì </w:t>
            </w:r>
            <w:r w:rsidRPr="00311C0A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2835" w:dyaOrig="450" w14:anchorId="7A17728C">
                <v:shape id="_x0000_i19373" type="#_x0000_t75" style="width:141.5pt;height:22.6pt" o:ole="">
                  <v:imagedata r:id="rId889" o:title=""/>
                </v:shape>
                <o:OLEObject Type="Embed" ProgID="Equation.DSMT4" ShapeID="_x0000_i19373" DrawAspect="Content" ObjectID="_1689713421" r:id="rId8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không dương</w:t>
            </w:r>
          </w:p>
          <w:p w14:paraId="6A070793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15" w:dyaOrig="405" w14:anchorId="70924B49">
                <v:shape id="_x0000_i19374" type="#_x0000_t75" style="width:75.35pt;height:20.1pt" o:ole="">
                  <v:imagedata r:id="rId891" o:title=""/>
                </v:shape>
                <o:OLEObject Type="Embed" ProgID="Equation.DSMT4" ShapeID="_x0000_i19374" DrawAspect="Content" ObjectID="_1689713422" r:id="rId8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375F150C">
                <v:shape id="_x0000_i19375" type="#_x0000_t75" style="width:87.05pt;height:20.1pt" o:ole="">
                  <v:imagedata r:id="rId893" o:title=""/>
                </v:shape>
                <o:OLEObject Type="Embed" ProgID="Equation.DSMT4" ShapeID="_x0000_i19375" DrawAspect="Content" ObjectID="_1689713423" r:id="rId8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BA9288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5B74BFE">
                <v:shape id="_x0000_i19376" type="#_x0000_t75" style="width:28.45pt;height:20.1pt" o:ole="">
                  <v:imagedata r:id="rId895" o:title=""/>
                </v:shape>
                <o:OLEObject Type="Embed" ProgID="Equation.DSMT4" ShapeID="_x0000_i19376" DrawAspect="Content" ObjectID="_1689713424" r:id="rId89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73EB38EB">
                <v:shape id="_x0000_i19377" type="#_x0000_t75" style="width:27.65pt;height:20.1pt" o:ole="">
                  <v:imagedata r:id="rId897" o:title=""/>
                </v:shape>
                <o:OLEObject Type="Embed" ProgID="Equation.DSMT4" ShapeID="_x0000_i19377" DrawAspect="Content" ObjectID="_1689713425" r:id="rId8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94361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AECADA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4CFE06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5E184D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7B33F99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48669E9" w14:textId="77777777" w:rsidTr="00920492">
        <w:tc>
          <w:tcPr>
            <w:tcW w:w="6057" w:type="dxa"/>
            <w:shd w:val="clear" w:color="auto" w:fill="auto"/>
          </w:tcPr>
          <w:p w14:paraId="43EC5C3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311C0A">
              <w:rPr>
                <w:rFonts w:ascii="Chu Van An" w:hAnsi="Chu Van An" w:cs="Chu Van An"/>
                <w:color w:val="1C1E21"/>
                <w:sz w:val="24"/>
                <w:szCs w:val="24"/>
                <w:shd w:val="clear" w:color="auto" w:fill="FFFFFF"/>
              </w:rPr>
              <w:t xml:space="preserve">Tổng bình phương các nghiệm nguyên của bất phương trình </w:t>
            </w:r>
            <w:r w:rsidRPr="00311C0A">
              <w:rPr>
                <w:rFonts w:ascii="Chu Van An" w:eastAsia="Times New Roman" w:hAnsi="Chu Van An" w:cs="Chu Van An"/>
                <w:noProof/>
                <w:color w:val="1C1E21"/>
                <w:position w:val="-24"/>
                <w:sz w:val="24"/>
                <w:szCs w:val="24"/>
                <w:shd w:val="clear" w:color="auto" w:fill="FFFFFF"/>
              </w:rPr>
              <w:object w:dxaOrig="2415" w:dyaOrig="765" w14:anchorId="21F393EC">
                <v:shape id="_x0000_i19378" type="#_x0000_t75" style="width:120.55pt;height:38.5pt" o:ole="">
                  <v:imagedata r:id="rId899" o:title=""/>
                </v:shape>
                <o:OLEObject Type="Embed" ProgID="Equation.DSMT4" ShapeID="_x0000_i19378" DrawAspect="Content" ObjectID="_1689713426" r:id="rId900"/>
              </w:object>
            </w:r>
            <w:r w:rsidRPr="00311C0A">
              <w:rPr>
                <w:rFonts w:ascii="Chu Van An" w:hAnsi="Chu Van An" w:cs="Chu Van An"/>
                <w:color w:val="1C1E21"/>
                <w:sz w:val="24"/>
                <w:szCs w:val="24"/>
                <w:shd w:val="clear" w:color="auto" w:fill="FFFFFF"/>
              </w:rPr>
              <w:t xml:space="preserve"> là</w:t>
            </w:r>
          </w:p>
          <w:p w14:paraId="5D99DA1B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noProof/>
                <w:color w:val="1C1E21"/>
                <w:position w:val="-4"/>
                <w:sz w:val="24"/>
                <w:szCs w:val="24"/>
                <w:shd w:val="clear" w:color="auto" w:fill="FFFFFF"/>
              </w:rPr>
              <w:object w:dxaOrig="195" w:dyaOrig="285" w14:anchorId="187E84A7">
                <v:shape id="_x0000_i19379" type="#_x0000_t75" style="width:10.05pt;height:14.25pt" o:ole="">
                  <v:imagedata r:id="rId901" o:title=""/>
                </v:shape>
                <o:OLEObject Type="Embed" ProgID="Equation.DSMT4" ShapeID="_x0000_i19379" DrawAspect="Content" ObjectID="_1689713427" r:id="rId9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noProof/>
                <w:color w:val="1C1E21"/>
                <w:position w:val="-6"/>
                <w:sz w:val="24"/>
                <w:szCs w:val="24"/>
                <w:shd w:val="clear" w:color="auto" w:fill="FFFFFF"/>
              </w:rPr>
              <w:object w:dxaOrig="195" w:dyaOrig="300" w14:anchorId="48B3ABD2">
                <v:shape id="_x0000_i19380" type="#_x0000_t75" style="width:10.05pt;height:15.05pt" o:ole="">
                  <v:imagedata r:id="rId903" o:title=""/>
                </v:shape>
                <o:OLEObject Type="Embed" ProgID="Equation.DSMT4" ShapeID="_x0000_i19380" DrawAspect="Content" ObjectID="_1689713428" r:id="rId9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noProof/>
                <w:color w:val="1C1E21"/>
                <w:position w:val="-4"/>
                <w:sz w:val="24"/>
                <w:szCs w:val="24"/>
                <w:shd w:val="clear" w:color="auto" w:fill="FFFFFF"/>
              </w:rPr>
              <w:object w:dxaOrig="150" w:dyaOrig="285" w14:anchorId="2FD37720">
                <v:shape id="_x0000_i19381" type="#_x0000_t75" style="width:7.55pt;height:14.25pt" o:ole="">
                  <v:imagedata r:id="rId905" o:title=""/>
                </v:shape>
                <o:OLEObject Type="Embed" ProgID="Equation.DSMT4" ShapeID="_x0000_i19381" DrawAspect="Content" ObjectID="_1689713429" r:id="rId9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noProof/>
                <w:color w:val="1C1E21"/>
                <w:position w:val="-6"/>
                <w:sz w:val="24"/>
                <w:szCs w:val="24"/>
                <w:shd w:val="clear" w:color="auto" w:fill="FFFFFF"/>
              </w:rPr>
              <w:object w:dxaOrig="195" w:dyaOrig="300" w14:anchorId="5E8DC650">
                <v:shape id="_x0000_i19382" type="#_x0000_t75" style="width:10.05pt;height:15.05pt" o:ole="">
                  <v:imagedata r:id="rId907" o:title=""/>
                </v:shape>
                <o:OLEObject Type="Embed" ProgID="Equation.DSMT4" ShapeID="_x0000_i19382" DrawAspect="Content" ObjectID="_1689713430" r:id="rId9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5125E2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E27346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124370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4B1E85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2C3F54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5FFD93D7" w14:textId="77777777" w:rsidTr="00920492">
        <w:tc>
          <w:tcPr>
            <w:tcW w:w="6057" w:type="dxa"/>
            <w:shd w:val="clear" w:color="auto" w:fill="auto"/>
          </w:tcPr>
          <w:p w14:paraId="2399D4C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311C0A">
              <w:rPr>
                <w:rFonts w:ascii="Chu Van An" w:hAnsi="Chu Van An" w:cs="Chu Van An"/>
                <w:sz w:val="24"/>
                <w:szCs w:val="24"/>
                <w:lang w:val="pt-BR"/>
              </w:rPr>
              <w:t>S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ố nghiệm nguyên dương của bất phương trình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t-BR"/>
              </w:rPr>
              <w:object w:dxaOrig="1605" w:dyaOrig="615" w14:anchorId="7FFDD409">
                <v:shape id="_x0000_i19383" type="#_x0000_t75" style="width:80.35pt;height:31pt" o:ole="">
                  <v:imagedata r:id="rId909" o:title=""/>
                </v:shape>
                <o:OLEObject Type="Embed" ProgID="Equation.DSMT4" ShapeID="_x0000_i19383" DrawAspect="Content" ObjectID="_1689713431" r:id="rId91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là</w:t>
            </w:r>
          </w:p>
          <w:p w14:paraId="5F85AF69" w14:textId="77777777" w:rsidR="00920492" w:rsidRPr="00311C0A" w:rsidRDefault="00920492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47BC4977">
                <v:shape id="_x0000_i19384" type="#_x0000_t75" style="width:6.7pt;height:12.55pt" o:ole="">
                  <v:imagedata r:id="rId911" o:title=""/>
                </v:shape>
                <o:OLEObject Type="Embed" ProgID="Equation.DSMT4" ShapeID="_x0000_i19384" DrawAspect="Content" ObjectID="_1689713432" r:id="rId912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1D5B3F29">
                <v:shape id="_x0000_i19385" type="#_x0000_t75" style="width:10.05pt;height:12.55pt" o:ole="">
                  <v:imagedata r:id="rId913" o:title=""/>
                </v:shape>
                <o:OLEObject Type="Embed" ProgID="Equation.DSMT4" ShapeID="_x0000_i19385" DrawAspect="Content" ObjectID="_1689713433" r:id="rId914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Đáp số khá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5092D512">
                <v:shape id="_x0000_i19386" type="#_x0000_t75" style="width:10.05pt;height:14.25pt" o:ole="">
                  <v:imagedata r:id="rId915" o:title=""/>
                </v:shape>
                <o:OLEObject Type="Embed" ProgID="Equation.DSMT4" ShapeID="_x0000_i19386" DrawAspect="Content" ObjectID="_1689713434" r:id="rId916"/>
              </w:object>
            </w:r>
            <w:r w:rsidRPr="00311C0A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26A74169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985330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049F1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A580AB2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E9F4A99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36F0257E" w14:textId="77777777" w:rsidTr="00920492">
        <w:tc>
          <w:tcPr>
            <w:tcW w:w="6057" w:type="dxa"/>
            <w:shd w:val="clear" w:color="auto" w:fill="auto"/>
          </w:tcPr>
          <w:p w14:paraId="1E1D8B28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</w:pPr>
            <w:r w:rsidRPr="00311C0A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 w:eastAsia="vi-VN"/>
              </w:rPr>
              <w:t>Câu 22: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1725" w:dyaOrig="810" w14:anchorId="2C04F0D4">
                <v:shape id="_x0000_i19387" type="#_x0000_t75" style="width:86.25pt;height:40.2pt" o:ole="">
                  <v:imagedata r:id="rId917" o:title=""/>
                </v:shape>
                <o:OLEObject Type="Embed" ProgID="Equation.DSMT4" ShapeID="_x0000_i19387" DrawAspect="Content" ObjectID="_1689713435" r:id="rId91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6E702E28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30" w:dyaOrig="420" w14:anchorId="5497ADF6">
                <v:shape id="_x0000_i19388" type="#_x0000_t75" style="width:106.35pt;height:20.95pt" o:ole="">
                  <v:imagedata r:id="rId919" o:title=""/>
                </v:shape>
                <o:OLEObject Type="Embed" ProgID="Equation.DSMT4" ShapeID="_x0000_i19388" DrawAspect="Content" ObjectID="_1689713436" r:id="rId92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115" w:dyaOrig="420" w14:anchorId="59F99201">
                <v:shape id="_x0000_i19389" type="#_x0000_t75" style="width:105.5pt;height:20.95pt" o:ole="">
                  <v:imagedata r:id="rId921" o:title=""/>
                </v:shape>
                <o:OLEObject Type="Embed" ProgID="Equation.DSMT4" ShapeID="_x0000_i19389" DrawAspect="Content" ObjectID="_1689713437" r:id="rId92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0A7B050" w14:textId="77777777" w:rsidR="00920492" w:rsidRPr="00311C0A" w:rsidRDefault="00920492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490" w:dyaOrig="420" w14:anchorId="56630FD2">
                <v:shape id="_x0000_i19390" type="#_x0000_t75" style="width:124.75pt;height:20.95pt" o:ole="">
                  <v:imagedata r:id="rId923" o:title=""/>
                </v:shape>
                <o:OLEObject Type="Embed" ProgID="Equation.DSMT4" ShapeID="_x0000_i19390" DrawAspect="Content" ObjectID="_1689713438" r:id="rId9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535" w:dyaOrig="420" w14:anchorId="3162D4DD">
                <v:shape id="_x0000_i19391" type="#_x0000_t75" style="width:126.4pt;height:20.95pt" o:ole="">
                  <v:imagedata r:id="rId925" o:title=""/>
                </v:shape>
                <o:OLEObject Type="Embed" ProgID="Equation.DSMT4" ShapeID="_x0000_i19391" DrawAspect="Content" ObjectID="_1689713439" r:id="rId9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C23C99A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3F9D8F0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4304274F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164DD6A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8EEB92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65385D3A" w14:textId="77777777" w:rsidTr="00920492">
        <w:tc>
          <w:tcPr>
            <w:tcW w:w="6057" w:type="dxa"/>
            <w:shd w:val="clear" w:color="auto" w:fill="auto"/>
          </w:tcPr>
          <w:p w14:paraId="35DB2A5E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311C0A">
              <w:rPr>
                <w:rFonts w:ascii="Chu Van An" w:hAnsi="Chu Van An" w:cs="Chu Van An"/>
                <w:position w:val="-24"/>
              </w:rPr>
              <w:object w:dxaOrig="1275" w:dyaOrig="615" w14:anchorId="378CF981">
                <v:shape id="_x0000_i19392" type="#_x0000_t75" style="width:63.65pt;height:31pt" o:ole="">
                  <v:imagedata r:id="rId927" o:title=""/>
                </v:shape>
                <o:OLEObject Type="Embed" ProgID="Equation.DSMT4" ShapeID="_x0000_i19392" DrawAspect="Content" ObjectID="_1689713440" r:id="rId9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3F51896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1875" w:dyaOrig="675" w14:anchorId="364C8DD3">
                <v:shape id="_x0000_i19393" type="#_x0000_t75" style="width:93.75pt;height:33.5pt" o:ole="">
                  <v:imagedata r:id="rId929" o:title=""/>
                </v:shape>
                <o:OLEObject Type="Embed" ProgID="Equation.DSMT4" ShapeID="_x0000_i19393" DrawAspect="Content" ObjectID="_1689713441" r:id="rId93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840" w:dyaOrig="675" w14:anchorId="31E9A7D4">
                <v:shape id="_x0000_i19394" type="#_x0000_t75" style="width:41.85pt;height:33.5pt" o:ole="">
                  <v:imagedata r:id="rId931" o:title=""/>
                </v:shape>
                <o:OLEObject Type="Embed" ProgID="Equation.DSMT4" ShapeID="_x0000_i19394" DrawAspect="Content" ObjectID="_1689713442" r:id="rId93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BD146C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1035" w:dyaOrig="675" w14:anchorId="6BD83120">
                <v:shape id="_x0000_i19395" type="#_x0000_t75" style="width:51.9pt;height:33.5pt" o:ole="">
                  <v:imagedata r:id="rId933" o:title=""/>
                </v:shape>
                <o:OLEObject Type="Embed" ProgID="Equation.DSMT4" ShapeID="_x0000_i19395" DrawAspect="Content" ObjectID="_1689713443" r:id="rId93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2040" w:dyaOrig="675" w14:anchorId="5FE192E8">
                <v:shape id="_x0000_i19396" type="#_x0000_t75" style="width:102.15pt;height:33.5pt" o:ole="">
                  <v:imagedata r:id="rId935" o:title=""/>
                </v:shape>
                <o:OLEObject Type="Embed" ProgID="Equation.DSMT4" ShapeID="_x0000_i19396" DrawAspect="Content" ObjectID="_1689713444" r:id="rId93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C55C95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A7DA8CE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1C1B72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9C6EF1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F590598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920492" w:rsidRPr="00311C0A" w14:paraId="76A1A1A6" w14:textId="77777777" w:rsidTr="00920492">
        <w:tc>
          <w:tcPr>
            <w:tcW w:w="6057" w:type="dxa"/>
            <w:shd w:val="clear" w:color="auto" w:fill="auto"/>
          </w:tcPr>
          <w:p w14:paraId="3E5D5F13" w14:textId="77777777" w:rsidR="00920492" w:rsidRPr="00311C0A" w:rsidRDefault="00920492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311C0A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24: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Bất phương trình </w:t>
            </w:r>
            <w:r w:rsidRPr="00311C0A">
              <w:rPr>
                <w:rFonts w:ascii="Chu Van An" w:hAnsi="Chu Van An" w:cs="Chu Van An"/>
                <w:position w:val="-24"/>
              </w:rPr>
              <w:object w:dxaOrig="1395" w:dyaOrig="630" w14:anchorId="6BCDB8E7">
                <v:shape id="_x0000_i19397" type="#_x0000_t75" style="width:69.5pt;height:31.8pt" o:ole="">
                  <v:imagedata r:id="rId937" o:title=""/>
                </v:shape>
                <o:OLEObject Type="Embed" ProgID="Equation.DSMT4" ShapeID="_x0000_i19397" DrawAspect="Content" ObjectID="_1689713445" r:id="rId93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tập nghiệm là:</w:t>
            </w:r>
          </w:p>
          <w:p w14:paraId="1F15300D" w14:textId="77777777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1155" w:dyaOrig="675" w14:anchorId="4E3B61F7">
                <v:shape id="_x0000_i19398" type="#_x0000_t75" style="width:57.75pt;height:33.5pt" o:ole="">
                  <v:imagedata r:id="rId939" o:title=""/>
                </v:shape>
                <o:OLEObject Type="Embed" ProgID="Equation.DSMT4" ShapeID="_x0000_i19398" DrawAspect="Content" ObjectID="_1689713446" r:id="rId94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1185" w:dyaOrig="675" w14:anchorId="572A17DF">
                <v:shape id="_x0000_i19399" type="#_x0000_t75" style="width:59.45pt;height:33.5pt" o:ole="">
                  <v:imagedata r:id="rId941" o:title=""/>
                </v:shape>
                <o:OLEObject Type="Embed" ProgID="Equation.DSMT4" ShapeID="_x0000_i19399" DrawAspect="Content" ObjectID="_1689713447" r:id="rId94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F3E801" w14:textId="77777777" w:rsidR="00920492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630" w:dyaOrig="285" w14:anchorId="04E2A95F">
                <v:shape id="_x0000_i19400" type="#_x0000_t75" style="width:31.8pt;height:14.25pt" o:ole="">
                  <v:imagedata r:id="rId943" o:title=""/>
                </v:shape>
                <o:OLEObject Type="Embed" ProgID="Equation.DSMT4" ShapeID="_x0000_i19400" DrawAspect="Content" ObjectID="_1689713448" r:id="rId9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AE11587" w14:textId="373BC4A6" w:rsidR="00920492" w:rsidRPr="00311C0A" w:rsidRDefault="00920492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D.  </w:t>
            </w:r>
            <w:r w:rsidRPr="00311C0A">
              <w:rPr>
                <w:rFonts w:ascii="Chu Van An" w:eastAsiaTheme="minorHAnsi" w:hAnsi="Chu Van An" w:cs="Chu Van An"/>
                <w:position w:val="-28"/>
                <w:sz w:val="24"/>
                <w:szCs w:val="24"/>
              </w:rPr>
              <w:object w:dxaOrig="2340" w:dyaOrig="675" w14:anchorId="06884F72">
                <v:shape id="_x0000_i19401" type="#_x0000_t75" style="width:117.2pt;height:33.5pt" o:ole="">
                  <v:imagedata r:id="rId945" o:title=""/>
                </v:shape>
                <o:OLEObject Type="Embed" ProgID="Equation.DSMT4" ShapeID="_x0000_i19401" DrawAspect="Content" ObjectID="_1689713449" r:id="rId94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03955C" w14:textId="77777777" w:rsidR="00920492" w:rsidRPr="00311C0A" w:rsidRDefault="00920492" w:rsidP="005C6056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C85E8E7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844B0C5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E3E6103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1C9C36" w14:textId="77777777" w:rsidR="00920492" w:rsidRPr="00311C0A" w:rsidRDefault="00920492" w:rsidP="005C6056">
            <w:pPr>
              <w:spacing w:before="200"/>
              <w:mirrorIndents/>
              <w:rPr>
                <w:rFonts w:ascii="Chu Van An" w:eastAsiaTheme="minorEastAsia" w:hAnsi="Chu Van An" w:cs="Chu Van An"/>
                <w:color w:val="0000FF"/>
                <w:sz w:val="20"/>
              </w:rPr>
            </w:pPr>
            <w:r w:rsidRPr="00311C0A">
              <w:rPr>
                <w:rFonts w:ascii="Chu Van An" w:eastAsiaTheme="minorEastAsia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34B8357D" w14:textId="77777777" w:rsidR="00920492" w:rsidRPr="00920492" w:rsidRDefault="00920492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6BDF642" w14:textId="77777777" w:rsidR="00E51D2F" w:rsidRPr="00920492" w:rsidRDefault="00E51D2F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92049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126B1C" wp14:editId="54011745">
                <wp:extent cx="6547104" cy="3470645"/>
                <wp:effectExtent l="0" t="38100" r="25400" b="15875"/>
                <wp:docPr id="50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70645"/>
                          <a:chOff x="34611" y="0"/>
                          <a:chExt cx="6547104" cy="3466502"/>
                        </a:xfrm>
                      </wpg:grpSpPr>
                      <wps:wsp>
                        <wps:cNvPr id="5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345"/>
                            <a:ext cx="6547104" cy="318815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F38769" w14:textId="77777777" w:rsidR="00E51D2F" w:rsidRPr="00BE4551" w:rsidRDefault="00E51D2F" w:rsidP="00E51D2F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89E8DF4" w14:textId="77777777" w:rsidR="00E51D2F" w:rsidRDefault="00E51D2F" w:rsidP="00E51D2F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5B89612" w14:textId="68B70684" w:rsidR="00E51D2F" w:rsidRDefault="0043452A" w:rsidP="001F709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ứng dụng của</w:t>
                              </w:r>
                              <w:r w:rsidR="00E51D2F"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định lý dấu tam thức bậc hai</w:t>
                              </w:r>
                            </w:p>
                            <w:p w14:paraId="07933655" w14:textId="77777777" w:rsidR="00D83895" w:rsidRPr="00FF5081" w:rsidRDefault="00D83895" w:rsidP="001F709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tam thức bậc hai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2462D2FD">
                                  <v:shape id="_x0000_i1748" type="#_x0000_t75" style="width:67.8pt;height:16.75pt" o:ole="">
                                    <v:imagedata r:id="rId50" o:title=""/>
                                  </v:shape>
                                  <o:OLEObject Type="Embed" ProgID="Equation.DSMT4" ShapeID="_x0000_i1748" DrawAspect="Content" ObjectID="_1689713738" r:id="rId947"/>
                                </w:object>
                              </w:r>
                            </w:p>
                            <w:p w14:paraId="359808BC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7E450C52">
                                  <v:shape id="_x0000_i1750" type="#_x0000_t75" style="width:190.9pt;height:40.2pt" o:ole="">
                                    <v:imagedata r:id="rId52" o:title=""/>
                                  </v:shape>
                                  <o:OLEObject Type="Embed" ProgID="Equation.DSMT4" ShapeID="_x0000_i1750" DrawAspect="Content" ObjectID="_1689713739" r:id="rId948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2493F46F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39F6B2E1">
                                  <v:shape id="_x0000_i1752" type="#_x0000_t75" style="width:190.9pt;height:40.2pt" o:ole="">
                                    <v:imagedata r:id="rId54" o:title=""/>
                                  </v:shape>
                                  <o:OLEObject Type="Embed" ProgID="Equation.DSMT4" ShapeID="_x0000_i1752" DrawAspect="Content" ObjectID="_1689713740" r:id="rId949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5B14FB86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48393CC7">
                                  <v:shape id="_x0000_i1754" type="#_x0000_t75" style="width:190.9pt;height:40.2pt" o:ole="">
                                    <v:imagedata r:id="rId56" o:title=""/>
                                  </v:shape>
                                  <o:OLEObject Type="Embed" ProgID="Equation.DSMT4" ShapeID="_x0000_i1754" DrawAspect="Content" ObjectID="_1689713741" r:id="rId950"/>
                                </w:object>
                              </w:r>
                            </w:p>
                            <w:p w14:paraId="4F021C2B" w14:textId="77777777" w:rsidR="00D83895" w:rsidRPr="00FF5081" w:rsidRDefault="00D83895" w:rsidP="00D8389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0" w:line="240" w:lineRule="auto"/>
                                <w:ind w:left="1890" w:hanging="27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56DD6C5E">
                                  <v:shape id="_x0000_i1756" type="#_x0000_t75" style="width:190.9pt;height:40.2pt" o:ole="">
                                    <v:imagedata r:id="rId58" o:title=""/>
                                  </v:shape>
                                  <o:OLEObject Type="Embed" ProgID="Equation.DSMT4" ShapeID="_x0000_i1756" DrawAspect="Content" ObjectID="_1689713742" r:id="rId951"/>
                                </w:object>
                              </w:r>
                            </w:p>
                            <w:p w14:paraId="6561EE81" w14:textId="77777777" w:rsidR="00E51D2F" w:rsidRPr="00BE4551" w:rsidRDefault="00E51D2F" w:rsidP="00E51D2F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907AD04" w14:textId="77777777" w:rsidR="00E51D2F" w:rsidRPr="00BE4551" w:rsidRDefault="00E51D2F" w:rsidP="00E51D2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11" name="Group 511"/>
                        <wpg:cNvGrpSpPr/>
                        <wpg:grpSpPr>
                          <a:xfrm>
                            <a:off x="150812" y="0"/>
                            <a:ext cx="6359026" cy="571533"/>
                            <a:chOff x="150812" y="0"/>
                            <a:chExt cx="6359405" cy="571533"/>
                          </a:xfrm>
                        </wpg:grpSpPr>
                        <wpg:grpSp>
                          <wpg:cNvPr id="64" name="Group 64"/>
                          <wpg:cNvGrpSpPr/>
                          <wpg:grpSpPr>
                            <a:xfrm>
                              <a:off x="150812" y="0"/>
                              <a:ext cx="6359405" cy="485775"/>
                              <a:chOff x="150812" y="0"/>
                              <a:chExt cx="6359405" cy="485775"/>
                            </a:xfrm>
                          </wpg:grpSpPr>
                          <wpg:grpSp>
                            <wpg:cNvPr id="65" name="Group 65"/>
                            <wpg:cNvGrpSpPr/>
                            <wpg:grpSpPr>
                              <a:xfrm>
                                <a:off x="184087" y="0"/>
                                <a:ext cx="6326130" cy="485775"/>
                                <a:chOff x="184087" y="0"/>
                                <a:chExt cx="6326130" cy="485775"/>
                              </a:xfrm>
                            </wpg:grpSpPr>
                            <wps:wsp>
                              <wps:cNvPr id="66" name="Rectangle: Single Corner Snipped 66"/>
                              <wps:cNvSpPr/>
                              <wps:spPr>
                                <a:xfrm>
                                  <a:off x="184087" y="38088"/>
                                  <a:ext cx="6326130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7" name="Group 67"/>
                              <wpg:cNvGrpSpPr/>
                              <wpg:grpSpPr>
                                <a:xfrm>
                                  <a:off x="1502180" y="0"/>
                                  <a:ext cx="4891074" cy="485775"/>
                                  <a:chOff x="1502180" y="0"/>
                                  <a:chExt cx="4891074" cy="485775"/>
                                </a:xfrm>
                              </wpg:grpSpPr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611714" y="43245"/>
                                    <a:ext cx="4781540" cy="430712"/>
                                    <a:chOff x="1611714" y="43245"/>
                                    <a:chExt cx="4781540" cy="430712"/>
                                  </a:xfrm>
                                </wpg:grpSpPr>
                                <wps:wsp>
                                  <wps:cNvPr id="69" name="Arrow: Chevron 69"/>
                                  <wps:cNvSpPr/>
                                  <wps:spPr>
                                    <a:xfrm>
                                      <a:off x="1759172" y="43245"/>
                                      <a:ext cx="4634082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A75B97E" w14:textId="2CFC76FA" w:rsidR="00E51D2F" w:rsidRPr="0043452A" w:rsidRDefault="0043452A" w:rsidP="00E51D2F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3452A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</w:rPr>
                                          <w:t>Tìm m để PT bậc 2 có nghiệm, vô nghiệm, có nghiệm thỏa mãn ĐK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0" name="Group 7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1" name="Freeform: Shape 7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45EF277" w14:textId="77777777" w:rsidR="00E51D2F" w:rsidRDefault="00E51D2F" w:rsidP="00E51D2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3" name="Group 7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4" name="Freeform: Shape 7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5" name="Flowchart: Terminator 7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6" name="Flowchart: Direct Access Storage 7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77" name="Group 7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8" name="Flowchart: Preparation 7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7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596798B" w14:textId="77813DAE" w:rsidR="00E51D2F" w:rsidRDefault="00E51D2F" w:rsidP="00E51D2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126B1C" id="_x0000_s1156" style="width:515.5pt;height:273.3pt;mso-position-horizontal-relative:char;mso-position-vertical-relative:line" coordorigin="346" coordsize="65471,34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">
                <v:shape id="Rectangle: Diagonal Corners Rounded 1" o:spid="_x0000_s1157" style="position:absolute;left:346;top:2783;width:65471;height:3188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9228;6547104,3157966;6532329,3188157;112179,3188157;0,2958929;0,30191;14775,0" o:connectangles="0,0,0,0,0,0,0,0,0" textboxrect="0,0,6435090,1533525"/>
                  <v:textbox>
                    <w:txbxContent>
                      <w:p w14:paraId="0BF38769" w14:textId="77777777" w:rsidR="00E51D2F" w:rsidRPr="00BE4551" w:rsidRDefault="00E51D2F" w:rsidP="00E51D2F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89E8DF4" w14:textId="77777777" w:rsidR="00E51D2F" w:rsidRDefault="00E51D2F" w:rsidP="00E51D2F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5B89612" w14:textId="68B70684" w:rsidR="00E51D2F" w:rsidRDefault="0043452A" w:rsidP="001F709B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ứng dụng của</w:t>
                        </w:r>
                        <w:r w:rsidR="00E51D2F"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định lý dấu tam thức bậc hai</w:t>
                        </w:r>
                      </w:p>
                      <w:p w14:paraId="07933655" w14:textId="77777777" w:rsidR="00D83895" w:rsidRPr="00FF5081" w:rsidRDefault="00D83895" w:rsidP="001F709B">
                        <w:pPr>
                          <w:pStyle w:val="Footer"/>
                          <w:widowControl w:val="0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tam thức bậc hai </w:t>
                        </w:r>
                        <w:r w:rsidRPr="00FF508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2462D2FD">
                            <v:shape id="_x0000_i1748" type="#_x0000_t75" style="width:67.8pt;height:16.75pt" o:ole="">
                              <v:imagedata r:id="rId50" o:title=""/>
                            </v:shape>
                            <o:OLEObject Type="Embed" ProgID="Equation.DSMT4" ShapeID="_x0000_i1748" DrawAspect="Content" ObjectID="_1689713738" r:id="rId952"/>
                          </w:object>
                        </w:r>
                      </w:p>
                      <w:p w14:paraId="359808BC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7E450C52">
                            <v:shape id="_x0000_i1750" type="#_x0000_t75" style="width:190.9pt;height:40.2pt" o:ole="">
                              <v:imagedata r:id="rId52" o:title=""/>
                            </v:shape>
                            <o:OLEObject Type="Embed" ProgID="Equation.DSMT4" ShapeID="_x0000_i1750" DrawAspect="Content" ObjectID="_1689713739" r:id="rId953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2493F46F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39F6B2E1">
                            <v:shape id="_x0000_i1752" type="#_x0000_t75" style="width:190.9pt;height:40.2pt" o:ole="">
                              <v:imagedata r:id="rId54" o:title=""/>
                            </v:shape>
                            <o:OLEObject Type="Embed" ProgID="Equation.DSMT4" ShapeID="_x0000_i1752" DrawAspect="Content" ObjectID="_1689713740" r:id="rId954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5B14FB86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48393CC7">
                            <v:shape id="_x0000_i1754" type="#_x0000_t75" style="width:190.9pt;height:40.2pt" o:ole="">
                              <v:imagedata r:id="rId56" o:title=""/>
                            </v:shape>
                            <o:OLEObject Type="Embed" ProgID="Equation.DSMT4" ShapeID="_x0000_i1754" DrawAspect="Content" ObjectID="_1689713741" r:id="rId955"/>
                          </w:object>
                        </w:r>
                      </w:p>
                      <w:p w14:paraId="4F021C2B" w14:textId="77777777" w:rsidR="00D83895" w:rsidRPr="00FF5081" w:rsidRDefault="00D83895" w:rsidP="00D8389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after="0" w:line="240" w:lineRule="auto"/>
                          <w:ind w:left="1890" w:hanging="27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position w:val="-34"/>
                            <w:sz w:val="24"/>
                            <w:szCs w:val="24"/>
                          </w:rPr>
                          <w:object w:dxaOrig="3800" w:dyaOrig="800" w14:anchorId="56DD6C5E">
                            <v:shape id="_x0000_i1756" type="#_x0000_t75" style="width:190.9pt;height:40.2pt" o:ole="">
                              <v:imagedata r:id="rId58" o:title=""/>
                            </v:shape>
                            <o:OLEObject Type="Embed" ProgID="Equation.DSMT4" ShapeID="_x0000_i1756" DrawAspect="Content" ObjectID="_1689713742" r:id="rId956"/>
                          </w:object>
                        </w:r>
                      </w:p>
                      <w:p w14:paraId="6561EE81" w14:textId="77777777" w:rsidR="00E51D2F" w:rsidRPr="00BE4551" w:rsidRDefault="00E51D2F" w:rsidP="00E51D2F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907AD04" w14:textId="77777777" w:rsidR="00E51D2F" w:rsidRPr="00BE4551" w:rsidRDefault="00E51D2F" w:rsidP="00E51D2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11" o:spid="_x0000_s1158" style="position:absolute;left:1508;width:63590;height:5715" coordorigin="1508" coordsize="6359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group id="Group 64" o:spid="_x0000_s1159" style="position:absolute;left:1508;width:63594;height:4857" coordorigin="1508" coordsize="635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<v:group id="Group 65" o:spid="_x0000_s1160" style="position:absolute;left:1840;width:63262;height:4857" coordorigin="1840" coordsize="632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Rectangle: Single Corner Snipped 66" o:spid="_x0000_s1161" style="position:absolute;left:1840;top:380;width:63262;height:4476;visibility:visible;mso-wrap-style:square;v-text-anchor:middle" coordsize="632613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" path="m,l6171406,r154724,154724l6326130,447554,,447554,,xe" fillcolor="#f0def6" stroked="f" strokeweight="1.25pt">
                        <v:fill r:id="rId94" o:title="" color2="#fffff7" type="pattern"/>
                        <v:path arrowok="t" o:connecttype="custom" o:connectlocs="0,0;6171406,0;6326130,154724;6326130,447554;0,447554;0,0" o:connectangles="0,0,0,0,0,0"/>
                      </v:shape>
                      <v:group id="_x0000_s1162" style="position:absolute;left:15021;width:48911;height:4857" coordorigin="15021" coordsize="489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    <v:group id="Group 68" o:spid="_x0000_s1163" style="position:absolute;left:16117;top:432;width:47815;height:4307" coordorigin="16117,432" coordsize="47815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Arrow: Chevron 69" o:spid="_x0000_s1164" type="#_x0000_t55" style="position:absolute;left:17591;top:432;width:46341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" adj="2122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A75B97E" w14:textId="2CFC76FA" w:rsidR="00E51D2F" w:rsidRPr="0043452A" w:rsidRDefault="0043452A" w:rsidP="00E51D2F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43452A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</w:rPr>
                                    <w:t>Tìm m để PT bậc 2 có nghiệm, vô nghiệm, có nghiệm thỏa mãn ĐK</w:t>
                                  </w:r>
                                </w:p>
                              </w:txbxContent>
                            </v:textbox>
                          </v:shape>
                          <v:group id="Group 70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    <v:shape id="Freeform: Shape 71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            <v:textbox>
                                <w:txbxContent>
                                  <w:p w14:paraId="145EF277" w14:textId="77777777" w:rsidR="00E51D2F" w:rsidRDefault="00E51D2F" w:rsidP="00E51D2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3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<v:shape id="Freeform: Shape 74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5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6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7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shape id="Flowchart: Preparation 78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2596798B" w14:textId="77813DAE" w:rsidR="00E51D2F" w:rsidRDefault="00E51D2F" w:rsidP="00E51D2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09D3225" w14:textId="77777777" w:rsidR="00E51D2F" w:rsidRPr="00920492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05A2231" w14:textId="3E8601FB" w:rsidR="00D52023" w:rsidRPr="00920492" w:rsidRDefault="00D52023" w:rsidP="001F709B">
      <w:pPr>
        <w:numPr>
          <w:ilvl w:val="0"/>
          <w:numId w:val="15"/>
        </w:numPr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920492">
        <w:rPr>
          <w:rFonts w:ascii="Chu Van An" w:hAnsi="Chu Van An" w:cs="Chu Van An"/>
          <w:iCs/>
          <w:color w:val="000000"/>
          <w:sz w:val="24"/>
          <w:szCs w:val="24"/>
        </w:rPr>
        <w:t xml:space="preserve">phương trình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229BB3FF">
          <v:shape id="_x0000_i19537" type="#_x0000_t75" style="width:133.95pt;height:20.1pt" o:ole="">
            <v:imagedata r:id="rId957" o:title=""/>
          </v:shape>
          <o:OLEObject Type="Embed" ProgID="Equation.DSMT4" ShapeID="_x0000_i19537" DrawAspect="Content" ObjectID="_1689713450" r:id="rId958"/>
        </w:objec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4A54F1A3">
          <v:shape id="_x0000_i19538" type="#_x0000_t75" style="width:17.6pt;height:20.1pt" o:ole="">
            <v:imagedata r:id="rId959" o:title=""/>
          </v:shape>
          <o:OLEObject Type="Embed" ProgID="Equation.DSMT4" ShapeID="_x0000_i19538" DrawAspect="Content" ObjectID="_1689713451" r:id="rId960"/>
        </w:object>
      </w:r>
      <w:r w:rsidRPr="00920492">
        <w:rPr>
          <w:rFonts w:ascii="Chu Van An" w:hAnsi="Chu Van An" w:cs="Chu Van An"/>
          <w:iCs/>
          <w:color w:val="000000"/>
          <w:sz w:val="24"/>
          <w:szCs w:val="24"/>
        </w:rPr>
        <w:t xml:space="preserve">. Với giá trị nào của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7C6D64D">
          <v:shape id="_x0000_i19539" type="#_x0000_t75" style="width:12.55pt;height:10.9pt" o:ole="">
            <v:imagedata r:id="rId961" o:title=""/>
          </v:shape>
          <o:OLEObject Type="Embed" ProgID="Equation.DSMT4" ShapeID="_x0000_i19539" DrawAspect="Content" ObjectID="_1689713452" r:id="rId962"/>
        </w:object>
      </w:r>
      <w:r w:rsidRPr="00920492">
        <w:rPr>
          <w:rFonts w:ascii="Chu Van An" w:hAnsi="Chu Van An" w:cs="Chu Van An"/>
          <w:iCs/>
          <w:color w:val="000000"/>
          <w:sz w:val="24"/>
          <w:szCs w:val="24"/>
        </w:rPr>
        <w:t xml:space="preserve"> thì phương trình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2182AE0">
          <v:shape id="_x0000_i19540" type="#_x0000_t75" style="width:17.6pt;height:20.1pt" o:ole="">
            <v:imagedata r:id="rId963" o:title=""/>
          </v:shape>
          <o:OLEObject Type="Embed" ProgID="Equation.DSMT4" ShapeID="_x0000_i19540" DrawAspect="Content" ObjectID="_1689713453" r:id="rId964"/>
        </w:object>
      </w:r>
      <w:r w:rsidRPr="00920492">
        <w:rPr>
          <w:rFonts w:ascii="Chu Van An" w:hAnsi="Chu Van An" w:cs="Chu Van An"/>
          <w:iCs/>
          <w:color w:val="000000"/>
          <w:sz w:val="24"/>
          <w:szCs w:val="24"/>
        </w:rPr>
        <w:t>có nghiệm?</w:t>
      </w:r>
    </w:p>
    <w:p w14:paraId="7CDEA509" w14:textId="77777777" w:rsidR="00D52023" w:rsidRPr="00920492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5431CA96">
          <v:shape id="_x0000_i1761" type="#_x0000_t75" style="width:27.65pt;height:14.25pt" o:ole="">
            <v:imagedata r:id="rId965" o:title=""/>
          </v:shape>
          <o:OLEObject Type="Embed" ProgID="Equation.DSMT4" ShapeID="_x0000_i1761" DrawAspect="Content" ObjectID="_1689713454" r:id="rId966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00" w:dyaOrig="285" w14:anchorId="1535B5F6">
          <v:shape id="_x0000_i1762" type="#_x0000_t75" style="width:30.15pt;height:14.25pt" o:ole="">
            <v:imagedata r:id="rId967" o:title=""/>
          </v:shape>
          <o:OLEObject Type="Embed" ProgID="Equation.DSMT4" ShapeID="_x0000_i1762" DrawAspect="Content" ObjectID="_1689713455" r:id="rId968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48924D32">
          <v:shape id="_x0000_i1763" type="#_x0000_t75" style="width:36pt;height:14.25pt" o:ole="">
            <v:imagedata r:id="rId969" o:title=""/>
          </v:shape>
          <o:OLEObject Type="Embed" ProgID="Equation.DSMT4" ShapeID="_x0000_i1763" DrawAspect="Content" ObjectID="_1689713456" r:id="rId970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2FA86529">
          <v:shape id="_x0000_i1764" type="#_x0000_t75" style="width:36pt;height:14.25pt" o:ole="">
            <v:imagedata r:id="rId971" o:title=""/>
          </v:shape>
          <o:OLEObject Type="Embed" ProgID="Equation.DSMT4" ShapeID="_x0000_i1764" DrawAspect="Content" ObjectID="_1689713457" r:id="rId972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6E586A" w14:textId="77777777" w:rsidR="00D52023" w:rsidRPr="00920492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00" w:dyaOrig="285" w14:anchorId="6A3DA23F">
          <v:shape id="_x0000_i1765" type="#_x0000_t75" style="width:60.3pt;height:14.25pt" o:ole="">
            <v:imagedata r:id="rId973" o:title=""/>
          </v:shape>
          <o:OLEObject Type="Embed" ProgID="Equation.DSMT4" ShapeID="_x0000_i1765" DrawAspect="Content" ObjectID="_1689713458" r:id="rId974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5986283F">
          <v:shape id="_x0000_i1766" type="#_x0000_t75" style="width:36pt;height:14.25pt" o:ole="">
            <v:imagedata r:id="rId975" o:title=""/>
          </v:shape>
          <o:OLEObject Type="Embed" ProgID="Equation.DSMT4" ShapeID="_x0000_i1766" DrawAspect="Content" ObjectID="_1689713459" r:id="rId976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0AC2DF2B">
          <v:shape id="_x0000_i1767" type="#_x0000_t75" style="width:36pt;height:14.25pt" o:ole="">
            <v:imagedata r:id="rId977" o:title=""/>
          </v:shape>
          <o:OLEObject Type="Embed" ProgID="Equation.DSMT4" ShapeID="_x0000_i1767" DrawAspect="Content" ObjectID="_1689713460" r:id="rId978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8427DA7" w14:textId="46368E6E" w:rsidR="00D52023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DB2A69" w14:textId="77777777" w:rsidR="00D52023" w:rsidRPr="00920492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color w:val="000000"/>
          <w:sz w:val="24"/>
          <w:szCs w:val="24"/>
        </w:rPr>
        <w:t>Chọn D</w:t>
      </w:r>
    </w:p>
    <w:p w14:paraId="77F6E791" w14:textId="77777777" w:rsidR="00D52023" w:rsidRPr="00920492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920492">
        <w:rPr>
          <w:rFonts w:ascii="Chu Van An" w:hAnsi="Chu Van An" w:cs="Chu Van An"/>
          <w:color w:val="000000"/>
          <w:sz w:val="24"/>
          <w:szCs w:val="24"/>
        </w:rPr>
        <w:t xml:space="preserve">Phương trình có nghiệm khi </w:t>
      </w:r>
      <w:r w:rsidRPr="00920492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955" w:dyaOrig="450" w14:anchorId="70F825C5">
          <v:shape id="_x0000_i1768" type="#_x0000_t75" style="width:147.35pt;height:22.6pt" o:ole="">
            <v:imagedata r:id="rId979" o:title=""/>
          </v:shape>
          <o:OLEObject Type="Embed" ProgID="Equation.DSMT4" ShapeID="_x0000_i1768" DrawAspect="Content" ObjectID="_1689713461" r:id="rId980"/>
        </w:objec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45" w:dyaOrig="315" w14:anchorId="7ACDFCC2">
          <v:shape id="_x0000_i1769" type="#_x0000_t75" style="width:92.1pt;height:15.9pt" o:ole="">
            <v:imagedata r:id="rId981" o:title=""/>
          </v:shape>
          <o:OLEObject Type="Embed" ProgID="Equation.DSMT4" ShapeID="_x0000_i1769" DrawAspect="Content" ObjectID="_1689713462" r:id="rId982"/>
        </w:object>
      </w:r>
      <w:r w:rsidRPr="00920492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1170" w:dyaOrig="720" w14:anchorId="4B66AAF7">
          <v:shape id="_x0000_i1770" type="#_x0000_t75" style="width:58.6pt;height:36pt" o:ole="">
            <v:imagedata r:id="rId983" o:title=""/>
          </v:shape>
          <o:OLEObject Type="Embed" ProgID="Equation.DSMT4" ShapeID="_x0000_i1770" DrawAspect="Content" ObjectID="_1689713463" r:id="rId984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1E9551" w14:textId="77777777" w:rsidR="00D52023" w:rsidRPr="00920492" w:rsidRDefault="00D52023" w:rsidP="001F709B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Tìm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3CB9B5C0">
          <v:shape id="_x0000_i1771" type="#_x0000_t75" style="width:12.55pt;height:11.7pt" o:ole="">
            <v:imagedata r:id="rId985" o:title=""/>
          </v:shape>
          <o:OLEObject Type="Embed" ProgID="Equation.DSMT4" ShapeID="_x0000_i1771" DrawAspect="Content" ObjectID="_1689713464" r:id="rId986"/>
        </w:object>
      </w:r>
      <w:r w:rsidRPr="00920492">
        <w:rPr>
          <w:rFonts w:ascii="Chu Van An" w:hAnsi="Chu Van An" w:cs="Chu Van An"/>
          <w:sz w:val="24"/>
          <w:szCs w:val="24"/>
        </w:rPr>
        <w:t xml:space="preserve">để phương trình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805" w:dyaOrig="405" w14:anchorId="3B7E4F6E">
          <v:shape id="_x0000_i1772" type="#_x0000_t75" style="width:140.65pt;height:20.1pt" o:ole="">
            <v:imagedata r:id="rId987" o:title=""/>
          </v:shape>
          <o:OLEObject Type="Embed" ProgID="Equation.DSMT4" ShapeID="_x0000_i1772" DrawAspect="Content" ObjectID="_1689713465" r:id="rId988"/>
        </w:object>
      </w:r>
      <w:r w:rsidRPr="00920492">
        <w:rPr>
          <w:rFonts w:ascii="Chu Van An" w:hAnsi="Chu Van An" w:cs="Chu Van An"/>
          <w:sz w:val="24"/>
          <w:szCs w:val="24"/>
        </w:rPr>
        <w:t>vô nghiệm?</w:t>
      </w:r>
    </w:p>
    <w:p w14:paraId="6E533723" w14:textId="77777777" w:rsidR="00D52023" w:rsidRPr="00920492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77BA1024">
          <v:shape id="_x0000_i1773" type="#_x0000_t75" style="width:51.05pt;height:31pt" o:ole="">
            <v:imagedata r:id="rId989" o:title=""/>
          </v:shape>
          <o:OLEObject Type="Embed" ProgID="Equation.DSMT4" ShapeID="_x0000_i1773" DrawAspect="Content" ObjectID="_1689713466" r:id="rId990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380A2579">
          <v:shape id="_x0000_i1774" type="#_x0000_t75" style="width:45.2pt;height:14.25pt" o:ole="">
            <v:imagedata r:id="rId991" o:title=""/>
          </v:shape>
          <o:OLEObject Type="Embed" ProgID="Equation.DSMT4" ShapeID="_x0000_i1774" DrawAspect="Content" ObjectID="_1689713467" r:id="rId992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784C581D">
          <v:shape id="_x0000_i1775" type="#_x0000_t75" style="width:32.65pt;height:31pt" o:ole="">
            <v:imagedata r:id="rId993" o:title=""/>
          </v:shape>
          <o:OLEObject Type="Embed" ProgID="Equation.DSMT4" ShapeID="_x0000_i1775" DrawAspect="Content" ObjectID="_1689713468" r:id="rId994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23DD437A">
          <v:shape id="_x0000_i1776" type="#_x0000_t75" style="width:32.65pt;height:31pt" o:ole="">
            <v:imagedata r:id="rId995" o:title=""/>
          </v:shape>
          <o:OLEObject Type="Embed" ProgID="Equation.DSMT4" ShapeID="_x0000_i1776" DrawAspect="Content" ObjectID="_1689713469" r:id="rId996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09773D71" w14:textId="285971F1" w:rsidR="00D52023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7CD81D" w14:textId="77777777" w:rsidR="00D52023" w:rsidRPr="00920492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00"/>
          <w:sz w:val="24"/>
          <w:szCs w:val="24"/>
        </w:rPr>
        <w:t>Chọn B</w:t>
      </w:r>
    </w:p>
    <w:p w14:paraId="567BB5FD" w14:textId="77777777" w:rsidR="00D52023" w:rsidRPr="00920492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Phương trình </w:t>
      </w:r>
      <w:r w:rsidRPr="00920492">
        <w:rPr>
          <w:rFonts w:ascii="Chu Van An" w:eastAsia="Calibri" w:hAnsi="Chu Van An" w:cs="Chu Van An"/>
          <w:position w:val="-14"/>
          <w:sz w:val="24"/>
          <w:szCs w:val="24"/>
        </w:rPr>
        <w:object w:dxaOrig="2805" w:dyaOrig="405" w14:anchorId="7A726B5F">
          <v:shape id="_x0000_i1777" type="#_x0000_t75" style="width:140.65pt;height:20.1pt" o:ole="">
            <v:imagedata r:id="rId987" o:title=""/>
          </v:shape>
          <o:OLEObject Type="Embed" ProgID="Equation.DSMT4" ShapeID="_x0000_i1777" DrawAspect="Content" ObjectID="_1689713470" r:id="rId997"/>
        </w:object>
      </w:r>
      <w:r w:rsidRPr="00920492">
        <w:rPr>
          <w:rFonts w:ascii="Chu Van An" w:hAnsi="Chu Van An" w:cs="Chu Van An"/>
          <w:sz w:val="24"/>
          <w:szCs w:val="24"/>
        </w:rPr>
        <w:t xml:space="preserve">vô nghiệm khi </w:t>
      </w:r>
      <w:r w:rsidRPr="00920492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705" w:dyaOrig="720" w14:anchorId="128E035E">
          <v:shape id="_x0000_i1778" type="#_x0000_t75" style="width:35.15pt;height:36pt" o:ole="">
            <v:imagedata r:id="rId998" o:title=""/>
          </v:shape>
          <o:OLEObject Type="Embed" ProgID="Equation.DSMT4" ShapeID="_x0000_i1778" DrawAspect="Content" ObjectID="_1689713471" r:id="rId999"/>
        </w:object>
      </w:r>
      <w:r w:rsidRPr="00920492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2310" w:dyaOrig="765" w14:anchorId="6D23D755">
          <v:shape id="_x0000_i1779" type="#_x0000_t75" style="width:115.55pt;height:38.5pt" o:ole="">
            <v:imagedata r:id="rId1000" o:title=""/>
          </v:shape>
          <o:OLEObject Type="Embed" ProgID="Equation.DSMT4" ShapeID="_x0000_i1779" DrawAspect="Content" ObjectID="_1689713472" r:id="rId1001"/>
        </w:object>
      </w:r>
      <w:r w:rsidRPr="0092049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15" w:dyaOrig="285" w14:anchorId="1308BBD6">
          <v:shape id="_x0000_i1780" type="#_x0000_t75" style="width:61.1pt;height:14.25pt" o:ole="">
            <v:imagedata r:id="rId1002" o:title=""/>
          </v:shape>
          <o:OLEObject Type="Embed" ProgID="Equation.DSMT4" ShapeID="_x0000_i1780" DrawAspect="Content" ObjectID="_1689713473" r:id="rId1003"/>
        </w:object>
      </w:r>
      <w:r w:rsidRPr="0092049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3018280" w14:textId="77777777" w:rsidR="00D52023" w:rsidRPr="00920492" w:rsidRDefault="00D52023" w:rsidP="001F709B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Tìm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11AC035">
          <v:shape id="_x0000_i1781" type="#_x0000_t75" style="width:12.55pt;height:10.9pt" o:ole="">
            <v:imagedata r:id="rId1004" o:title=""/>
          </v:shape>
          <o:OLEObject Type="Embed" ProgID="Equation.DSMT4" ShapeID="_x0000_i1781" DrawAspect="Content" ObjectID="_1689713474" r:id="rId1005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để phương trình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0A4C8554">
          <v:shape id="_x0000_i1782" type="#_x0000_t75" style="width:86.25pt;height:15.9pt" o:ole="">
            <v:imagedata r:id="rId1006" o:title=""/>
          </v:shape>
          <o:OLEObject Type="Embed" ProgID="Equation.DSMT4" ShapeID="_x0000_i1782" DrawAspect="Content" ObjectID="_1689713475" r:id="rId1007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có nghiệm?</w:t>
      </w:r>
    </w:p>
    <w:p w14:paraId="4BF84F4D" w14:textId="77777777" w:rsidR="00D52023" w:rsidRPr="00920492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4A3935A">
          <v:shape id="_x0000_i1783" type="#_x0000_t75" style="width:36.85pt;height:14.25pt" o:ole="">
            <v:imagedata r:id="rId1008" o:title=""/>
          </v:shape>
          <o:OLEObject Type="Embed" ProgID="Equation.DSMT4" ShapeID="_x0000_i1783" DrawAspect="Content" ObjectID="_1689713476" r:id="rId1009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20492">
        <w:rPr>
          <w:rFonts w:ascii="Chu Van An" w:eastAsia="Times New Roman" w:hAnsi="Chu Van An" w:cs="Chu Van An"/>
          <w:position w:val="-30"/>
          <w:sz w:val="24"/>
          <w:szCs w:val="24"/>
        </w:rPr>
        <w:object w:dxaOrig="840" w:dyaOrig="735" w14:anchorId="0258A124">
          <v:shape id="_x0000_i1784" type="#_x0000_t75" style="width:41.85pt;height:36.85pt" o:ole="">
            <v:imagedata r:id="rId1010" o:title=""/>
          </v:shape>
          <o:OLEObject Type="Embed" ProgID="Equation.DSMT4" ShapeID="_x0000_i1784" DrawAspect="Content" ObjectID="_1689713477" r:id="rId1011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920492">
        <w:rPr>
          <w:rFonts w:ascii="Chu Van An" w:eastAsia="Times New Roman" w:hAnsi="Chu Van An" w:cs="Chu Van An"/>
          <w:position w:val="-30"/>
          <w:sz w:val="24"/>
          <w:szCs w:val="24"/>
        </w:rPr>
        <w:object w:dxaOrig="825" w:dyaOrig="750" w14:anchorId="1D2A9375">
          <v:shape id="_x0000_i1785" type="#_x0000_t75" style="width:41pt;height:37.65pt" o:ole="">
            <v:imagedata r:id="rId1012" o:title=""/>
          </v:shape>
          <o:OLEObject Type="Embed" ProgID="Equation.DSMT4" ShapeID="_x0000_i1785" DrawAspect="Content" ObjectID="_1689713478" r:id="rId1013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567BDE3">
          <v:shape id="_x0000_i1786" type="#_x0000_t75" style="width:29.3pt;height:14.25pt" o:ole="">
            <v:imagedata r:id="rId1014" o:title=""/>
          </v:shape>
          <o:OLEObject Type="Embed" ProgID="Equation.DSMT4" ShapeID="_x0000_i1786" DrawAspect="Content" ObjectID="_1689713479" r:id="rId1015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10071EE8" w14:textId="4225B0D1" w:rsidR="00D52023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C396D44" w14:textId="77777777" w:rsidR="00D52023" w:rsidRPr="00920492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920492">
        <w:rPr>
          <w:rFonts w:ascii="Chu Van An" w:hAnsi="Chu Van An" w:cs="Chu Van An"/>
          <w:b/>
          <w:sz w:val="24"/>
          <w:szCs w:val="24"/>
          <w:lang w:val="nl-NL"/>
        </w:rPr>
        <w:t>Chọn C</w:t>
      </w:r>
    </w:p>
    <w:p w14:paraId="4221B261" w14:textId="77777777" w:rsidR="00D52023" w:rsidRPr="00920492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920492">
        <w:rPr>
          <w:rFonts w:ascii="Chu Van An" w:hAnsi="Chu Van An" w:cs="Chu Van An"/>
          <w:sz w:val="24"/>
          <w:szCs w:val="24"/>
        </w:rPr>
        <w:t xml:space="preserve">Phương trình có nghiệm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7EC516D">
          <v:shape id="_x0000_i1787" type="#_x0000_t75" style="width:46.05pt;height:14.25pt" o:ole="">
            <v:imagedata r:id="rId1016" o:title=""/>
          </v:shape>
          <o:OLEObject Type="Embed" ProgID="Equation.DSMT4" ShapeID="_x0000_i1787" DrawAspect="Content" ObjectID="_1689713480" r:id="rId1017"/>
        </w:object>
      </w:r>
      <w:r w:rsidRPr="00920492">
        <w:rPr>
          <w:rFonts w:ascii="Chu Van An" w:hAnsi="Chu Van An" w:cs="Chu Van An"/>
          <w:sz w:val="24"/>
          <w:szCs w:val="24"/>
        </w:rPr>
        <w:t xml:space="preserve"> </w:t>
      </w:r>
      <w:r w:rsidRPr="00920492">
        <w:rPr>
          <w:rFonts w:ascii="Chu Van An" w:eastAsia="Times New Roman" w:hAnsi="Chu Van An" w:cs="Chu Van An"/>
          <w:position w:val="-30"/>
          <w:sz w:val="24"/>
          <w:szCs w:val="24"/>
        </w:rPr>
        <w:object w:dxaOrig="2295" w:dyaOrig="720" w14:anchorId="3FFCC9FE">
          <v:shape id="_x0000_i1788" type="#_x0000_t75" style="width:114.7pt;height:36pt" o:ole="">
            <v:imagedata r:id="rId1018" o:title=""/>
          </v:shape>
          <o:OLEObject Type="Embed" ProgID="Equation.DSMT4" ShapeID="_x0000_i1788" DrawAspect="Content" ObjectID="_1689713481" r:id="rId1019"/>
        </w:object>
      </w:r>
      <w:r w:rsidRPr="00920492">
        <w:rPr>
          <w:rFonts w:ascii="Chu Van An" w:hAnsi="Chu Van An" w:cs="Chu Van An"/>
          <w:sz w:val="24"/>
          <w:szCs w:val="24"/>
        </w:rPr>
        <w:t>.</w:t>
      </w:r>
    </w:p>
    <w:p w14:paraId="21C503A3" w14:textId="77777777" w:rsidR="00D52023" w:rsidRPr="00920492" w:rsidRDefault="00D52023" w:rsidP="001F709B">
      <w:pPr>
        <w:numPr>
          <w:ilvl w:val="0"/>
          <w:numId w:val="1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20492">
        <w:rPr>
          <w:rFonts w:ascii="Chu Van An" w:hAnsi="Chu Van An" w:cs="Chu Van An"/>
          <w:sz w:val="24"/>
          <w:szCs w:val="24"/>
          <w:lang w:val="fr-FR"/>
        </w:rPr>
        <w:t xml:space="preserve">Tìm tất cả các giá trị của m để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5FDDF7CD">
          <v:shape id="_x0000_i1789" type="#_x0000_t75" style="width:140.65pt;height:20.1pt" o:ole="">
            <v:imagedata r:id="rId1020" o:title=""/>
          </v:shape>
          <o:OLEObject Type="Embed" ProgID="Equation.DSMT4" ShapeID="_x0000_i1789" DrawAspect="Content" ObjectID="_1689713482" r:id="rId1021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có hai nghiệm </w:t>
      </w:r>
      <w:r w:rsidRPr="00920492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61786E34">
          <v:shape id="_x0000_i1790" type="#_x0000_t75" style="width:11.7pt;height:18.4pt" o:ole="">
            <v:imagedata r:id="rId1022" o:title=""/>
          </v:shape>
          <o:OLEObject Type="Embed" ProgID="Equation.DSMT4" ShapeID="_x0000_i1790" DrawAspect="Content" ObjectID="_1689713483" r:id="rId1023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920492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428AEF5">
          <v:shape id="_x0000_i1791" type="#_x0000_t75" style="width:12.55pt;height:18.4pt" o:ole="">
            <v:imagedata r:id="rId1024" o:title=""/>
          </v:shape>
          <o:OLEObject Type="Embed" ProgID="Equation.DSMT4" ShapeID="_x0000_i1791" DrawAspect="Content" ObjectID="_1689713484" r:id="rId1025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nằm về hai phía trục tung.</w:t>
      </w:r>
    </w:p>
    <w:p w14:paraId="1E295A3C" w14:textId="77777777" w:rsidR="00D52023" w:rsidRPr="00920492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75" w:dyaOrig="405" w14:anchorId="07CCE6B1">
          <v:shape id="_x0000_i1792" type="#_x0000_t75" style="width:48.55pt;height:20.1pt" o:ole="">
            <v:imagedata r:id="rId1026" o:title=""/>
          </v:shape>
          <o:OLEObject Type="Embed" ProgID="Equation.DSMT4" ShapeID="_x0000_i1792" DrawAspect="Content" ObjectID="_1689713485" r:id="rId1027"/>
        </w:objec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05" w:dyaOrig="405" w14:anchorId="5ABAC72D">
          <v:shape id="_x0000_i1793" type="#_x0000_t75" style="width:65.3pt;height:20.1pt" o:ole="">
            <v:imagedata r:id="rId1028" o:title=""/>
          </v:shape>
          <o:OLEObject Type="Embed" ProgID="Equation.DSMT4" ShapeID="_x0000_i1793" DrawAspect="Content" ObjectID="_1689713486" r:id="rId1029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60" w:dyaOrig="405" w14:anchorId="4A77F000">
          <v:shape id="_x0000_i1794" type="#_x0000_t75" style="width:62.8pt;height:20.1pt" o:ole="">
            <v:imagedata r:id="rId1030" o:title=""/>
          </v:shape>
          <o:OLEObject Type="Embed" ProgID="Equation.DSMT4" ShapeID="_x0000_i1794" DrawAspect="Content" ObjectID="_1689713487" r:id="rId1031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  <w:r w:rsidRPr="0092049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920492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30" w:dyaOrig="405" w14:anchorId="763F03FE">
          <v:shape id="_x0000_i1795" type="#_x0000_t75" style="width:46.9pt;height:20.1pt" o:ole="">
            <v:imagedata r:id="rId1032" o:title=""/>
          </v:shape>
          <o:OLEObject Type="Embed" ProgID="Equation.DSMT4" ShapeID="_x0000_i1795" DrawAspect="Content" ObjectID="_1689713488" r:id="rId1033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77775B" w14:textId="1A670828" w:rsidR="00D52023" w:rsidRPr="00920492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92AA372" w14:textId="77777777" w:rsidR="00D52023" w:rsidRPr="00920492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20492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43CD0788" w14:textId="77777777" w:rsidR="00D52023" w:rsidRPr="00920492" w:rsidRDefault="00D52023" w:rsidP="00D83895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920492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920492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6A8918DD">
          <v:shape id="_x0000_i1796" type="#_x0000_t75" style="width:140.65pt;height:20.1pt" o:ole="">
            <v:imagedata r:id="rId1020" o:title=""/>
          </v:shape>
          <o:OLEObject Type="Embed" ProgID="Equation.DSMT4" ShapeID="_x0000_i1796" DrawAspect="Content" ObjectID="_1689713489" r:id="rId1034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(1) có hai nghiệm </w:t>
      </w:r>
      <w:r w:rsidRPr="00920492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288BBE36">
          <v:shape id="_x0000_i1797" type="#_x0000_t75" style="width:11.7pt;height:18.4pt" o:ole="">
            <v:imagedata r:id="rId1022" o:title=""/>
          </v:shape>
          <o:OLEObject Type="Embed" ProgID="Equation.DSMT4" ShapeID="_x0000_i1797" DrawAspect="Content" ObjectID="_1689713490" r:id="rId1035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920492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40CF4FD">
          <v:shape id="_x0000_i1798" type="#_x0000_t75" style="width:12.55pt;height:18.4pt" o:ole="">
            <v:imagedata r:id="rId1024" o:title=""/>
          </v:shape>
          <o:OLEObject Type="Embed" ProgID="Equation.DSMT4" ShapeID="_x0000_i1798" DrawAspect="Content" ObjectID="_1689713491" r:id="rId1036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nằm về hai phía trục tung khi và chỉ khi phương trình (1) có hai nghiệm trái dấu </w:t>
      </w:r>
      <w:r w:rsidRPr="00920492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501F3971">
          <v:shape id="_x0000_i1799" type="#_x0000_t75" style="width:90.4pt;height:15.9pt" o:ole="">
            <v:imagedata r:id="rId1037" o:title=""/>
          </v:shape>
          <o:OLEObject Type="Embed" ProgID="Equation.DSMT4" ShapeID="_x0000_i1799" DrawAspect="Content" ObjectID="_1689713492" r:id="rId1038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920492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58EB9258">
          <v:shape id="_x0000_i1800" type="#_x0000_t75" style="width:51.9pt;height:14.25pt" o:ole="">
            <v:imagedata r:id="rId1039" o:title=""/>
          </v:shape>
          <o:OLEObject Type="Embed" ProgID="Equation.DSMT4" ShapeID="_x0000_i1800" DrawAspect="Content" ObjectID="_1689713493" r:id="rId1040"/>
        </w:object>
      </w:r>
      <w:r w:rsidRPr="00920492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998C0F" w14:textId="2BA6D24F" w:rsidR="00E51D2F" w:rsidRPr="00920492" w:rsidRDefault="00E51D2F" w:rsidP="00D83895">
      <w:pPr>
        <w:tabs>
          <w:tab w:val="left" w:pos="992"/>
        </w:tabs>
        <w:spacing w:before="12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</w:p>
    <w:p w14:paraId="529EF463" w14:textId="47313CC9" w:rsidR="00E51D2F" w:rsidRPr="00920492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92049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92049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4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49"/>
        <w:gridCol w:w="5000"/>
      </w:tblGrid>
      <w:tr w:rsidR="00BC2561" w:rsidRPr="00311C0A" w14:paraId="41F48DB5" w14:textId="77777777" w:rsidTr="00BC2561">
        <w:tc>
          <w:tcPr>
            <w:tcW w:w="5949" w:type="dxa"/>
            <w:shd w:val="clear" w:color="auto" w:fill="auto"/>
          </w:tcPr>
          <w:p w14:paraId="1232E443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 xml:space="preserve">Câu 1: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fi-FI"/>
              </w:rPr>
              <w:t xml:space="preserve">Tìm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2D3075DF">
                <v:shape id="_x0000_i23170" type="#_x0000_t75" style="width:12.55pt;height:10.9pt" o:ole="">
                  <v:imagedata r:id="rId1041" o:title=""/>
                </v:shape>
                <o:OLEObject Type="Embed" ProgID="Equation.DSMT4" ShapeID="_x0000_i23170" DrawAspect="Content" ObjectID="_1689713494" r:id="rId104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i-FI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95" w:dyaOrig="405" w14:anchorId="3726B764">
                <v:shape id="_x0000_i23171" type="#_x0000_t75" style="width:99.65pt;height:20.1pt" o:ole="">
                  <v:imagedata r:id="rId1043" o:title=""/>
                </v:shape>
                <o:OLEObject Type="Embed" ProgID="Equation.DSMT4" ShapeID="_x0000_i23171" DrawAspect="Content" ObjectID="_1689713495" r:id="rId104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i-FI"/>
              </w:rPr>
              <w:t xml:space="preserve">có hai nghiệm phân biệt thỏa mãn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35" w:dyaOrig="360" w14:anchorId="635646D3">
                <v:shape id="_x0000_i23172" type="#_x0000_t75" style="width:67pt;height:18.4pt" o:ole="">
                  <v:imagedata r:id="rId1045" o:title=""/>
                </v:shape>
                <o:OLEObject Type="Embed" ProgID="Equation.DSMT4" ShapeID="_x0000_i23172" DrawAspect="Content" ObjectID="_1689713496" r:id="rId104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i-FI"/>
              </w:rPr>
              <w:t>.</w:t>
            </w:r>
          </w:p>
          <w:p w14:paraId="456B9C75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425" w:dyaOrig="675" w14:anchorId="7FE80223">
                <v:shape id="_x0000_i23173" type="#_x0000_t75" style="width:71.15pt;height:33.5pt" o:ole="">
                  <v:imagedata r:id="rId1047" o:title=""/>
                </v:shape>
                <o:OLEObject Type="Embed" ProgID="Equation.DSMT4" ShapeID="_x0000_i23173" DrawAspect="Content" ObjectID="_1689713497" r:id="rId104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02A6F1BA">
                <v:shape id="_x0000_i23174" type="#_x0000_t75" style="width:54.4pt;height:33.5pt" o:ole="">
                  <v:imagedata r:id="rId1049" o:title=""/>
                </v:shape>
                <o:OLEObject Type="Embed" ProgID="Equation.DSMT4" ShapeID="_x0000_i23174" DrawAspect="Content" ObjectID="_1689713498" r:id="rId105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C5DFE3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60" w:dyaOrig="675" w14:anchorId="59942D88">
                <v:shape id="_x0000_i23175" type="#_x0000_t75" style="width:62.8pt;height:33.5pt" o:ole="">
                  <v:imagedata r:id="rId1051" o:title=""/>
                </v:shape>
                <o:OLEObject Type="Embed" ProgID="Equation.DSMT4" ShapeID="_x0000_i23175" DrawAspect="Content" ObjectID="_1689713499" r:id="rId105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24A3A6C2">
                <v:shape id="_x0000_i23176" type="#_x0000_t75" style="width:54.4pt;height:33.5pt" o:ole="">
                  <v:imagedata r:id="rId1053" o:title=""/>
                </v:shape>
                <o:OLEObject Type="Embed" ProgID="Equation.DSMT4" ShapeID="_x0000_i23176" DrawAspect="Content" ObjectID="_1689713500" r:id="rId105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CEF137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AC9D97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7CA8E7B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6CE8C3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6CE5AB9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5BFA8A48" w14:textId="77777777" w:rsidTr="00BC2561">
        <w:tc>
          <w:tcPr>
            <w:tcW w:w="5949" w:type="dxa"/>
            <w:shd w:val="clear" w:color="auto" w:fill="auto"/>
          </w:tcPr>
          <w:p w14:paraId="5DED281A" w14:textId="77777777" w:rsidR="00BC2561" w:rsidRPr="00311C0A" w:rsidRDefault="00BC2561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2: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m để phương trình </w:t>
            </w:r>
            <w:r w:rsidRPr="00311C0A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eastAsia="vi-VN"/>
              </w:rPr>
              <w:object w:dxaOrig="2580" w:dyaOrig="360" w14:anchorId="35411D9E">
                <v:shape id="_x0000_i23177" type="#_x0000_t75" style="width:128.95pt;height:18.4pt" o:ole="">
                  <v:imagedata r:id="rId1055" o:title=""/>
                </v:shape>
                <o:OLEObject Type="Embed" ProgID="Equation.DSMT4" ShapeID="_x0000_i23177" DrawAspect="Content" ObjectID="_1689713501" r:id="rId105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vô nghiệm:</w:t>
            </w:r>
          </w:p>
          <w:p w14:paraId="6E2854FE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1125" w:dyaOrig="390" w14:anchorId="1E1A18A2">
                <v:shape id="_x0000_i23178" type="#_x0000_t75" style="width:56.1pt;height:19.25pt" o:ole="">
                  <v:imagedata r:id="rId1057" o:title=""/>
                </v:shape>
                <o:OLEObject Type="Embed" ProgID="Equation.DSMT4" ShapeID="_x0000_i23178" DrawAspect="Content" ObjectID="_1689713502" r:id="rId10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930" w:dyaOrig="390" w14:anchorId="6A2FB758">
                <v:shape id="_x0000_i23179" type="#_x0000_t75" style="width:46.9pt;height:19.25pt" o:ole="">
                  <v:imagedata r:id="rId1059" o:title=""/>
                </v:shape>
                <o:OLEObject Type="Embed" ProgID="Equation.DSMT4" ShapeID="_x0000_i23179" DrawAspect="Content" ObjectID="_1689713503" r:id="rId10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519587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2070" w:dyaOrig="390" w14:anchorId="4399A986">
                <v:shape id="_x0000_i23180" type="#_x0000_t75" style="width:103.8pt;height:19.25pt" o:ole="">
                  <v:imagedata r:id="rId1061" o:title=""/>
                </v:shape>
                <o:OLEObject Type="Embed" ProgID="Equation.DSMT4" ShapeID="_x0000_i23180" DrawAspect="Content" ObjectID="_1689713504" r:id="rId10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1170" w:dyaOrig="390" w14:anchorId="79094B80">
                <v:shape id="_x0000_i23181" type="#_x0000_t75" style="width:58.6pt;height:19.25pt" o:ole="">
                  <v:imagedata r:id="rId1063" o:title=""/>
                </v:shape>
                <o:OLEObject Type="Embed" ProgID="Equation.DSMT4" ShapeID="_x0000_i23181" DrawAspect="Content" ObjectID="_1689713505" r:id="rId10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E21C43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7D62DD00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54C53EB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2E03BF4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60CE0DF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20ED6F67" w14:textId="77777777" w:rsidTr="00BC2561">
        <w:tc>
          <w:tcPr>
            <w:tcW w:w="5949" w:type="dxa"/>
            <w:shd w:val="clear" w:color="auto" w:fill="auto"/>
          </w:tcPr>
          <w:p w14:paraId="3597C5EC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tập tất cả các giá trị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74A254D3">
                <v:shape id="_x0000_i23182" type="#_x0000_t75" style="width:12.55pt;height:11.7pt" o:ole="">
                  <v:imagedata r:id="rId1065" o:title=""/>
                </v:shape>
                <o:OLEObject Type="Embed" ProgID="Equation.DSMT4" ShapeID="_x0000_i23182" DrawAspect="Content" ObjectID="_1689713506" r:id="rId10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để hai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65" w:dyaOrig="315" w14:anchorId="129D0F14">
                <v:shape id="_x0000_i23183" type="#_x0000_t75" style="width:82.9pt;height:15.9pt" o:ole="">
                  <v:imagedata r:id="rId1067" o:title=""/>
                </v:shape>
                <o:OLEObject Type="Embed" ProgID="Equation.DSMT4" ShapeID="_x0000_i23183" DrawAspect="Content" ObjectID="_1689713507" r:id="rId106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80" w:dyaOrig="405" w14:anchorId="2E581F73">
                <v:shape id="_x0000_i23184" type="#_x0000_t75" style="width:98.8pt;height:20.1pt" o:ole="">
                  <v:imagedata r:id="rId1069" o:title=""/>
                </v:shape>
                <o:OLEObject Type="Embed" ProgID="Equation.DSMT4" ShapeID="_x0000_i23184" DrawAspect="Content" ObjectID="_1689713508" r:id="rId10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cùng vô nghiệm.</w:t>
            </w:r>
          </w:p>
          <w:p w14:paraId="1A90B971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60" w:dyaOrig="675" w14:anchorId="05BB4690">
                <v:shape id="_x0000_i23185" type="#_x0000_t75" style="width:47.7pt;height:33.5pt" o:ole="">
                  <v:imagedata r:id="rId1071" o:title=""/>
                </v:shape>
                <o:OLEObject Type="Embed" ProgID="Equation.DSMT4" ShapeID="_x0000_i23185" DrawAspect="Content" ObjectID="_1689713509" r:id="rId10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7C8EB63C">
                <v:shape id="_x0000_i23186" type="#_x0000_t75" style="width:47.7pt;height:20.1pt" o:ole="">
                  <v:imagedata r:id="rId1073" o:title=""/>
                </v:shape>
                <o:OLEObject Type="Embed" ProgID="Equation.DSMT4" ShapeID="_x0000_i23186" DrawAspect="Content" ObjectID="_1689713510" r:id="rId107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25" w:dyaOrig="675" w14:anchorId="09F21748">
                <v:shape id="_x0000_i23187" type="#_x0000_t75" style="width:41pt;height:33.5pt" o:ole="">
                  <v:imagedata r:id="rId1075" o:title=""/>
                </v:shape>
                <o:OLEObject Type="Embed" ProgID="Equation.DSMT4" ShapeID="_x0000_i23187" DrawAspect="Content" ObjectID="_1689713511" r:id="rId10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2773E5D2">
                <v:shape id="_x0000_i23188" type="#_x0000_t75" style="width:32.65pt;height:20.1pt" o:ole="">
                  <v:imagedata r:id="rId1077" o:title=""/>
                </v:shape>
                <o:OLEObject Type="Embed" ProgID="Equation.DSMT4" ShapeID="_x0000_i23188" DrawAspect="Content" ObjectID="_1689713512" r:id="rId10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26DB33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16B4016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12A5B58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A31432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EEACDF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41479036" w14:textId="77777777" w:rsidTr="00BC2561">
        <w:tc>
          <w:tcPr>
            <w:tcW w:w="5949" w:type="dxa"/>
            <w:shd w:val="clear" w:color="auto" w:fill="auto"/>
          </w:tcPr>
          <w:p w14:paraId="4FD78BFF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4: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m để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05" w:dyaOrig="315" w14:anchorId="244479C4">
                <v:shape id="_x0000_i23189" type="#_x0000_t75" style="width:80.35pt;height:15.9pt" o:ole="">
                  <v:imagedata r:id="rId1079" o:title=""/>
                </v:shape>
                <o:OLEObject Type="Embed" ProgID="Equation.DSMT4" ShapeID="_x0000_i23189" DrawAspect="Content" ObjectID="_1689713513" r:id="rId108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vô nghiệm.</w:t>
            </w:r>
          </w:p>
          <w:p w14:paraId="1B229DB7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85" w:dyaOrig="405" w14:anchorId="72000AD3">
                <v:shape id="_x0000_i23190" type="#_x0000_t75" style="width:59.45pt;height:20.1pt" o:ole="">
                  <v:imagedata r:id="rId1081" o:title=""/>
                </v:shape>
                <o:OLEObject Type="Embed" ProgID="Equation.DSMT4" ShapeID="_x0000_i23190" DrawAspect="Content" ObjectID="_1689713514" r:id="rId108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25" w:dyaOrig="405" w14:anchorId="06AC2A74">
                <v:shape id="_x0000_i23191" type="#_x0000_t75" style="width:56.1pt;height:20.1pt" o:ole="">
                  <v:imagedata r:id="rId1083" o:title=""/>
                </v:shape>
                <o:OLEObject Type="Embed" ProgID="Equation.DSMT4" ShapeID="_x0000_i23191" DrawAspect="Content" ObjectID="_1689713515" r:id="rId1084"/>
              </w:objec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</w:p>
          <w:p w14:paraId="1A09346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2250" w:dyaOrig="405" w14:anchorId="15E569E7">
                <v:shape id="_x0000_i23192" type="#_x0000_t75" style="width:112.2pt;height:20.1pt" o:ole="">
                  <v:imagedata r:id="rId1085" o:title=""/>
                </v:shape>
                <o:OLEObject Type="Embed" ProgID="Equation.DSMT4" ShapeID="_x0000_i23192" DrawAspect="Content" ObjectID="_1689713516" r:id="rId108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05" w:dyaOrig="405" w14:anchorId="1D1C7A84">
                <v:shape id="_x0000_i23193" type="#_x0000_t75" style="width:65.3pt;height:20.1pt" o:ole="">
                  <v:imagedata r:id="rId1087" o:title=""/>
                </v:shape>
                <o:OLEObject Type="Embed" ProgID="Equation.DSMT4" ShapeID="_x0000_i23193" DrawAspect="Content" ObjectID="_1689713517" r:id="rId1088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</w:p>
          <w:p w14:paraId="6E2CDCE3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4A22DF8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36E55F8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88FC8E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5F1B9C4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7D40A58" w14:textId="77777777" w:rsidTr="00BC2561">
        <w:tc>
          <w:tcPr>
            <w:tcW w:w="5949" w:type="dxa"/>
            <w:shd w:val="clear" w:color="auto" w:fill="auto"/>
          </w:tcPr>
          <w:p w14:paraId="71742C79" w14:textId="77777777" w:rsidR="00BC2561" w:rsidRPr="00311C0A" w:rsidRDefault="00BC2561" w:rsidP="005C6056">
            <w:pPr>
              <w:contextualSpacing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6894EB40">
                <v:shape id="_x0000_i23194" type="#_x0000_t75" style="width:65.3pt;height:20.1pt" o:ole="">
                  <v:imagedata r:id="rId1089" o:title=""/>
                </v:shape>
                <o:OLEObject Type="Embed" ProgID="Equation.DSMT4" ShapeID="_x0000_i23194" DrawAspect="Content" ObjectID="_1689713518" r:id="rId109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85" w:dyaOrig="315" w14:anchorId="3411D32A">
                <v:shape id="_x0000_i23195" type="#_x0000_t75" style="width:104.65pt;height:15.9pt" o:ole="">
                  <v:imagedata r:id="rId1091" o:title=""/>
                </v:shape>
                <o:OLEObject Type="Embed" ProgID="Equation.DSMT4" ShapeID="_x0000_i23195" DrawAspect="Content" ObjectID="_1689713519" r:id="rId109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hai nghiệm âm phân biệt?</w:t>
            </w:r>
          </w:p>
          <w:p w14:paraId="10DB1B64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2ADEAEBA">
                <v:shape id="_x0000_i23196" type="#_x0000_t75" style="width:14.25pt;height:14.25pt" o:ole="">
                  <v:imagedata r:id="rId1093" o:title=""/>
                </v:shape>
                <o:OLEObject Type="Embed" ProgID="Equation.DSMT4" ShapeID="_x0000_i23196" DrawAspect="Content" ObjectID="_1689713520" r:id="rId109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BE1DF73">
                <v:shape id="_x0000_i23197" type="#_x0000_t75" style="width:9.2pt;height:14.25pt" o:ole="">
                  <v:imagedata r:id="rId1095" o:title=""/>
                </v:shape>
                <o:OLEObject Type="Embed" ProgID="Equation.DSMT4" ShapeID="_x0000_i23197" DrawAspect="Content" ObjectID="_1689713521" r:id="rId109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3461C5C">
                <v:shape id="_x0000_i23198" type="#_x0000_t75" style="width:12.55pt;height:12.55pt" o:ole="">
                  <v:imagedata r:id="rId1097" o:title=""/>
                </v:shape>
                <o:OLEObject Type="Embed" ProgID="Equation.DSMT4" ShapeID="_x0000_i23198" DrawAspect="Content" ObjectID="_1689713522" r:id="rId109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3BAF09B">
                <v:shape id="_x0000_i23199" type="#_x0000_t75" style="width:9.2pt;height:14.25pt" o:ole="">
                  <v:imagedata r:id="rId1099" o:title=""/>
                </v:shape>
                <o:OLEObject Type="Embed" ProgID="Equation.DSMT4" ShapeID="_x0000_i23199" DrawAspect="Content" ObjectID="_1689713523" r:id="rId110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B68180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3492F1D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045516A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F53ECEC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61B5002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6C19D115" w14:textId="77777777" w:rsidTr="00BC2561">
        <w:tc>
          <w:tcPr>
            <w:tcW w:w="5949" w:type="dxa"/>
            <w:shd w:val="clear" w:color="auto" w:fill="auto"/>
          </w:tcPr>
          <w:p w14:paraId="1C9DCFED" w14:textId="77777777" w:rsidR="00BC2561" w:rsidRPr="00311C0A" w:rsidRDefault="00BC2561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6: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Các giá trị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05AD3577">
                <v:shape id="_x0000_i23200" type="#_x0000_t75" style="width:12.55pt;height:10.9pt" o:ole="">
                  <v:imagedata r:id="rId1101" o:title=""/>
                </v:shape>
                <o:OLEObject Type="Embed" ProgID="Equation.DSMT4" ShapeID="_x0000_i23200" DrawAspect="Content" ObjectID="_1689713524" r:id="rId110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để tam thức bậc hai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95" w:dyaOrig="405" w14:anchorId="60E8D0D3">
                <v:shape id="_x0000_i23201" type="#_x0000_t75" style="width:144.85pt;height:20.1pt" o:ole="">
                  <v:imagedata r:id="rId1103" o:title=""/>
                </v:shape>
                <o:OLEObject Type="Embed" ProgID="Equation.DSMT4" ShapeID="_x0000_i23201" DrawAspect="Content" ObjectID="_1689713525" r:id="rId110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đổi dấu hai lần là</w:t>
            </w:r>
          </w:p>
          <w:p w14:paraId="6D3E779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5EA00A23">
                <v:shape id="_x0000_i23202" type="#_x0000_t75" style="width:31pt;height:13.4pt" o:ole="">
                  <v:imagedata r:id="rId1105" o:title=""/>
                </v:shape>
                <o:OLEObject Type="Embed" ProgID="Equation.DSMT4" ShapeID="_x0000_i23202" DrawAspect="Content" ObjectID="_1689713526" r:id="rId110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hoặc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3CB1D89A">
                <v:shape id="_x0000_i23203" type="#_x0000_t75" style="width:36pt;height:14.25pt" o:ole="">
                  <v:imagedata r:id="rId1107" o:title=""/>
                </v:shape>
                <o:OLEObject Type="Embed" ProgID="Equation.DSMT4" ShapeID="_x0000_i23203" DrawAspect="Content" ObjectID="_1689713527" r:id="rId110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270" w14:anchorId="0DCF5767">
                <v:shape id="_x0000_i23204" type="#_x0000_t75" style="width:54.4pt;height:13.4pt" o:ole="">
                  <v:imagedata r:id="rId1109" o:title=""/>
                </v:shape>
                <o:OLEObject Type="Embed" ProgID="Equation.DSMT4" ShapeID="_x0000_i23204" DrawAspect="Content" ObjectID="_1689713528" r:id="rId111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7F8493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6658BA85">
                <v:shape id="_x0000_i23205" type="#_x0000_t75" style="width:31pt;height:13.4pt" o:ole="">
                  <v:imagedata r:id="rId1111" o:title=""/>
                </v:shape>
                <o:OLEObject Type="Embed" ProgID="Equation.DSMT4" ShapeID="_x0000_i23205" DrawAspect="Content" ObjectID="_1689713529" r:id="rId111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hoặc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74F871AE">
                <v:shape id="_x0000_i23206" type="#_x0000_t75" style="width:36pt;height:14.25pt" o:ole="">
                  <v:imagedata r:id="rId1113" o:title=""/>
                </v:shape>
                <o:OLEObject Type="Embed" ProgID="Equation.DSMT4" ShapeID="_x0000_i23206" DrawAspect="Content" ObjectID="_1689713530" r:id="rId111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70" w14:anchorId="7A2E1997">
                <v:shape id="_x0000_i23207" type="#_x0000_t75" style="width:31pt;height:13.4pt" o:ole="">
                  <v:imagedata r:id="rId1115" o:title=""/>
                </v:shape>
                <o:OLEObject Type="Embed" ProgID="Equation.DSMT4" ShapeID="_x0000_i23207" DrawAspect="Content" ObjectID="_1689713531" r:id="rId111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0DBA45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34AFABC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525CD7E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ED40CD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7FC7B7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470711C5" w14:textId="77777777" w:rsidTr="00BC2561">
        <w:tc>
          <w:tcPr>
            <w:tcW w:w="5949" w:type="dxa"/>
            <w:shd w:val="clear" w:color="auto" w:fill="auto"/>
          </w:tcPr>
          <w:p w14:paraId="357703B2" w14:textId="77777777" w:rsidR="00BC2561" w:rsidRPr="00311C0A" w:rsidRDefault="00BC2561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10" w14:anchorId="5598BFF3">
                <v:shape id="_x0000_i23208" type="#_x0000_t75" style="width:12.55pt;height:10.9pt" o:ole="">
                  <v:imagedata r:id="rId1117" o:title=""/>
                </v:shape>
                <o:OLEObject Type="Embed" ProgID="Equation.DSMT4" ShapeID="_x0000_i23208" DrawAspect="Content" ObjectID="_1689713532" r:id="rId111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phương trình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685" w:dyaOrig="405" w14:anchorId="60089E20">
                <v:shape id="_x0000_i23209" type="#_x0000_t75" style="width:133.95pt;height:20.1pt" o:ole="">
                  <v:imagedata r:id="rId1119" o:title=""/>
                </v:shape>
                <o:OLEObject Type="Embed" ProgID="Equation.DSMT4" ShapeID="_x0000_i23209" DrawAspect="Content" ObjectID="_1689713533" r:id="rId112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hai nghiệm trái dấu.</w:t>
            </w:r>
          </w:p>
          <w:p w14:paraId="31D5A140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45A70B17">
                <v:shape id="_x0000_i23210" type="#_x0000_t75" style="width:30.15pt;height:14.25pt" o:ole="">
                  <v:imagedata r:id="rId1121" o:title=""/>
                </v:shape>
                <o:OLEObject Type="Embed" ProgID="Equation.DSMT4" ShapeID="_x0000_i23210" DrawAspect="Content" ObjectID="_1689713534" r:id="rId112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3461468D">
                <v:shape id="_x0000_i23211" type="#_x0000_t75" style="width:30.15pt;height:14.25pt" o:ole="">
                  <v:imagedata r:id="rId1123" o:title=""/>
                </v:shape>
                <o:OLEObject Type="Embed" ProgID="Equation.DSMT4" ShapeID="_x0000_i23211" DrawAspect="Content" ObjectID="_1689713535" r:id="rId112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12DC56DB">
                <v:shape id="_x0000_i23212" type="#_x0000_t75" style="width:30.15pt;height:14.25pt" o:ole="">
                  <v:imagedata r:id="rId1125" o:title=""/>
                </v:shape>
                <o:OLEObject Type="Embed" ProgID="Equation.DSMT4" ShapeID="_x0000_i23212" DrawAspect="Content" ObjectID="_1689713536" r:id="rId112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29FCDBEA">
                <v:shape id="_x0000_i23213" type="#_x0000_t75" style="width:30.15pt;height:14.25pt" o:ole="">
                  <v:imagedata r:id="rId1127" o:title=""/>
                </v:shape>
                <o:OLEObject Type="Embed" ProgID="Equation.DSMT4" ShapeID="_x0000_i23213" DrawAspect="Content" ObjectID="_1689713537" r:id="rId112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97E911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3DD522B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34A0C15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625BC5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0B6FCA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66B1D703" w14:textId="77777777" w:rsidTr="00BC2561">
        <w:tc>
          <w:tcPr>
            <w:tcW w:w="5949" w:type="dxa"/>
            <w:shd w:val="clear" w:color="auto" w:fill="auto"/>
          </w:tcPr>
          <w:p w14:paraId="7541858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Giá trị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48D5701">
                <v:shape id="_x0000_i23214" type="#_x0000_t75" style="width:12.55pt;height:10.9pt" o:ole="">
                  <v:imagedata r:id="rId1129" o:title=""/>
                </v:shape>
                <o:OLEObject Type="Embed" ProgID="Equation.DSMT4" ShapeID="_x0000_i23214" DrawAspect="Content" ObjectID="_1689713538" r:id="rId113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sao cho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55" w:dyaOrig="405" w14:anchorId="1D4FA7A5">
                <v:shape id="_x0000_i23215" type="#_x0000_t75" style="width:118.05pt;height:20.1pt" o:ole="">
                  <v:imagedata r:id="rId1131" o:title=""/>
                </v:shape>
                <o:OLEObject Type="Embed" ProgID="Equation.DSMT4" ShapeID="_x0000_i23215" DrawAspect="Content" ObjectID="_1689713539" r:id="rId113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hai nghiệm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13DF1619">
                <v:shape id="_x0000_i23216" type="#_x0000_t75" style="width:11.7pt;height:18.4pt" o:ole="">
                  <v:imagedata r:id="rId1133" o:title=""/>
                </v:shape>
                <o:OLEObject Type="Embed" ProgID="Equation.DSMT4" ShapeID="_x0000_i23216" DrawAspect="Content" ObjectID="_1689713540" r:id="rId113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705F768D">
                <v:shape id="_x0000_i23217" type="#_x0000_t75" style="width:12.55pt;height:18.4pt" o:ole="">
                  <v:imagedata r:id="rId1135" o:title=""/>
                </v:shape>
                <o:OLEObject Type="Embed" ProgID="Equation.DSMT4" ShapeID="_x0000_i23217" DrawAspect="Content" ObjectID="_1689713541" r:id="rId113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thỏa mãn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15" w:dyaOrig="405" w14:anchorId="1953E547">
                <v:shape id="_x0000_i23218" type="#_x0000_t75" style="width:75.35pt;height:20.1pt" o:ole="">
                  <v:imagedata r:id="rId1137" o:title=""/>
                </v:shape>
                <o:OLEObject Type="Embed" ProgID="Equation.DSMT4" ShapeID="_x0000_i23218" DrawAspect="Content" ObjectID="_1689713542" r:id="rId113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là</w:t>
            </w:r>
          </w:p>
          <w:p w14:paraId="6DABCF59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500" w:dyaOrig="675" w14:anchorId="428F978E">
                <v:shape id="_x0000_i23219" type="#_x0000_t75" style="width:75.35pt;height:33.5pt" o:ole="">
                  <v:imagedata r:id="rId1139" o:title=""/>
                </v:shape>
                <o:OLEObject Type="Embed" ProgID="Equation.DSMT4" ShapeID="_x0000_i23219" DrawAspect="Content" ObjectID="_1689713543" r:id="rId1140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05" w14:anchorId="19B5F65C">
                <v:shape id="_x0000_i23220" type="#_x0000_t75" style="width:60.3pt;height:20.1pt" o:ole="">
                  <v:imagedata r:id="rId1141" o:title=""/>
                </v:shape>
                <o:OLEObject Type="Embed" ProgID="Equation.DSMT4" ShapeID="_x0000_i23220" DrawAspect="Content" ObjectID="_1689713544" r:id="rId114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33E84B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35" w:dyaOrig="675" w14:anchorId="74B8DDBE">
                <v:shape id="_x0000_i23221" type="#_x0000_t75" style="width:67pt;height:33.5pt" o:ole="">
                  <v:imagedata r:id="rId1143" o:title=""/>
                </v:shape>
                <o:OLEObject Type="Embed" ProgID="Equation.DSMT4" ShapeID="_x0000_i23221" DrawAspect="Content" ObjectID="_1689713545" r:id="rId114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05" w14:anchorId="731FB64F">
                <v:shape id="_x0000_i23222" type="#_x0000_t75" style="width:68.65pt;height:20.1pt" o:ole="">
                  <v:imagedata r:id="rId1145" o:title=""/>
                </v:shape>
                <o:OLEObject Type="Embed" ProgID="Equation.DSMT4" ShapeID="_x0000_i23222" DrawAspect="Content" ObjectID="_1689713546" r:id="rId114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07726C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3618156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54F9300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6B5990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2FBC526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078DB7A" w14:textId="77777777" w:rsidTr="00BC2561">
        <w:tc>
          <w:tcPr>
            <w:tcW w:w="5949" w:type="dxa"/>
            <w:shd w:val="clear" w:color="auto" w:fill="auto"/>
          </w:tcPr>
          <w:p w14:paraId="4F9284A0" w14:textId="77777777" w:rsidR="00BC2561" w:rsidRPr="00311C0A" w:rsidRDefault="00BC2561" w:rsidP="005C605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85" w14:anchorId="22A1F14F">
                <v:shape id="_x0000_i23223" type="#_x0000_t75" style="width:10.9pt;height:14.25pt" o:ole="">
                  <v:imagedata r:id="rId1147" o:title=""/>
                </v:shape>
                <o:OLEObject Type="Embed" ProgID="Equation.DSMT4" ShapeID="_x0000_i23223" DrawAspect="Content" ObjectID="_1689713547" r:id="rId114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là tập các giá trị nguyên của tham số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25" w14:anchorId="39B319E0">
                <v:shape id="_x0000_i23224" type="#_x0000_t75" style="width:12.55pt;height:10.9pt" o:ole="">
                  <v:imagedata r:id="rId1149" o:title=""/>
                </v:shape>
                <o:OLEObject Type="Embed" ProgID="Equation.DSMT4" ShapeID="_x0000_i23224" DrawAspect="Content" ObjectID="_1689713548" r:id="rId115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55" w:dyaOrig="315" w14:anchorId="26F4665E">
                <v:shape id="_x0000_i23225" type="#_x0000_t75" style="width:87.9pt;height:15.9pt" o:ole="">
                  <v:imagedata r:id="rId1151" o:title=""/>
                </v:shape>
                <o:OLEObject Type="Embed" ProgID="Equation.DSMT4" ShapeID="_x0000_i23225" DrawAspect="Content" ObjectID="_1689713549" r:id="rId115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vô nghiệm. Tính tích các phần tử của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85" w14:anchorId="0907DC46">
                <v:shape id="_x0000_i23226" type="#_x0000_t75" style="width:10.9pt;height:14.25pt" o:ole="">
                  <v:imagedata r:id="rId1153" o:title=""/>
                </v:shape>
                <o:OLEObject Type="Embed" ProgID="Equation.DSMT4" ShapeID="_x0000_i23226" DrawAspect="Content" ObjectID="_1689713550" r:id="rId115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F6D59A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0D9A1EC8">
                <v:shape id="_x0000_i23227" type="#_x0000_t75" style="width:10.05pt;height:14.25pt" o:ole="">
                  <v:imagedata r:id="rId1155" o:title=""/>
                </v:shape>
                <o:OLEObject Type="Embed" ProgID="Equation.DSMT4" ShapeID="_x0000_i23227" DrawAspect="Content" ObjectID="_1689713551" r:id="rId115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6C9B9EB8">
                <v:shape id="_x0000_i23228" type="#_x0000_t75" style="width:15.9pt;height:12.55pt" o:ole="">
                  <v:imagedata r:id="rId1157" o:title=""/>
                </v:shape>
                <o:OLEObject Type="Embed" ProgID="Equation.DSMT4" ShapeID="_x0000_i23228" DrawAspect="Content" ObjectID="_1689713552" r:id="rId115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2924DE4C">
                <v:shape id="_x0000_i23229" type="#_x0000_t75" style="width:10.05pt;height:12.55pt" o:ole="">
                  <v:imagedata r:id="rId1159" o:title=""/>
                </v:shape>
                <o:OLEObject Type="Embed" ProgID="Equation.DSMT4" ShapeID="_x0000_i23229" DrawAspect="Content" ObjectID="_1689713553" r:id="rId116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0670E15B">
                <v:shape id="_x0000_i23230" type="#_x0000_t75" style="width:15.9pt;height:14.25pt" o:ole="">
                  <v:imagedata r:id="rId1161" o:title=""/>
                </v:shape>
                <o:OLEObject Type="Embed" ProgID="Equation.DSMT4" ShapeID="_x0000_i23230" DrawAspect="Content" ObjectID="_1689713554" r:id="rId116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6D48DE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59130E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lastRenderedPageBreak/>
              <w:t>Lời giải :......................................................................</w:t>
            </w:r>
          </w:p>
          <w:p w14:paraId="2E0E205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6EFB0D8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lastRenderedPageBreak/>
              <w:t>......................................................................................</w:t>
            </w:r>
          </w:p>
          <w:p w14:paraId="304209A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1D01FB71" w14:textId="77777777" w:rsidTr="00BC2561">
        <w:tc>
          <w:tcPr>
            <w:tcW w:w="5949" w:type="dxa"/>
            <w:shd w:val="clear" w:color="auto" w:fill="auto"/>
          </w:tcPr>
          <w:p w14:paraId="6788BDAC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 xml:space="preserve">Câu 10: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Có bao nhiêu giá trị nguyên của tham số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55" w:dyaOrig="225" w14:anchorId="33820812">
                <v:shape id="_x0000_i23231" type="#_x0000_t75" style="width:12.55pt;height:10.9pt" o:ole="">
                  <v:imagedata r:id="rId1163" o:title=""/>
                </v:shape>
                <o:OLEObject Type="Embed" ProgID="Equation.DSMT4" ShapeID="_x0000_i23231" DrawAspect="Content" ObjectID="_1689713555" r:id="rId116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để phương trình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235" w:dyaOrig="315" w14:anchorId="1E7C743B">
                <v:shape id="_x0000_i23232" type="#_x0000_t75" style="width:111.35pt;height:15.9pt" o:ole="">
                  <v:imagedata r:id="rId1165" o:title=""/>
                </v:shape>
                <o:OLEObject Type="Embed" ProgID="Equation.DSMT4" ShapeID="_x0000_i23232" DrawAspect="Content" ObjectID="_1689713556" r:id="rId116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vô nghiệm?</w:t>
            </w:r>
          </w:p>
          <w:p w14:paraId="03E14E1F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2783BF2C">
                <v:shape id="_x0000_i23233" type="#_x0000_t75" style="width:9.2pt;height:14.25pt" o:ole="">
                  <v:imagedata r:id="rId1167" o:title=""/>
                </v:shape>
                <o:OLEObject Type="Embed" ProgID="Equation.DSMT4" ShapeID="_x0000_i23233" DrawAspect="Content" ObjectID="_1689713557" r:id="rId116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0449B642">
                <v:shape id="_x0000_i23234" type="#_x0000_t75" style="width:9.2pt;height:14.25pt" o:ole="">
                  <v:imagedata r:id="rId1169" o:title=""/>
                </v:shape>
                <o:OLEObject Type="Embed" ProgID="Equation.DSMT4" ShapeID="_x0000_i23234" DrawAspect="Content" ObjectID="_1689713558" r:id="rId117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311C0A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70" w14:anchorId="1AE1A917">
                <v:shape id="_x0000_i23235" type="#_x0000_t75" style="width:10.9pt;height:13.4pt" o:ole="">
                  <v:imagedata r:id="rId1171" o:title=""/>
                </v:shape>
                <o:OLEObject Type="Embed" ProgID="Equation.DSMT4" ShapeID="_x0000_i23235" DrawAspect="Content" ObjectID="_1689713559" r:id="rId1172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Vô số.</w:t>
            </w:r>
          </w:p>
          <w:p w14:paraId="757EBE8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1A60DF0C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11598F47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3DA47F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5806EEB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00EA55B" w14:textId="77777777" w:rsidTr="00BC2561">
        <w:tc>
          <w:tcPr>
            <w:tcW w:w="5949" w:type="dxa"/>
            <w:shd w:val="clear" w:color="auto" w:fill="auto"/>
          </w:tcPr>
          <w:p w14:paraId="7017E0A9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5E20AA26">
                <v:shape id="_x0000_i23236" type="#_x0000_t75" style="width:12.55pt;height:10.9pt" o:ole="">
                  <v:imagedata r:id="rId1173" o:title=""/>
                </v:shape>
                <o:OLEObject Type="Embed" ProgID="Equation.DSMT4" ShapeID="_x0000_i23236" DrawAspect="Content" ObjectID="_1689713560" r:id="rId1174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80" w:dyaOrig="360" w14:anchorId="262C68FF">
                <v:shape id="_x0000_i23237" type="#_x0000_t75" style="width:128.95pt;height:18.4pt" o:ole="">
                  <v:imagedata r:id="rId1055" o:title=""/>
                </v:shape>
                <o:OLEObject Type="Embed" ProgID="Equation.DSMT4" ShapeID="_x0000_i23237" DrawAspect="Content" ObjectID="_1689713561" r:id="rId117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vô nghiệm.</w:t>
            </w:r>
          </w:p>
          <w:p w14:paraId="5F129F97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30" w:dyaOrig="405" w14:anchorId="10C4B56A">
                <v:shape id="_x0000_i23238" type="#_x0000_t75" style="width:46.9pt;height:20.1pt" o:ole="">
                  <v:imagedata r:id="rId1059" o:title=""/>
                </v:shape>
                <o:OLEObject Type="Embed" ProgID="Equation.DSMT4" ShapeID="_x0000_i23238" DrawAspect="Content" ObjectID="_1689713562" r:id="rId1176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070" w:dyaOrig="405" w14:anchorId="65704E84">
                <v:shape id="_x0000_i23239" type="#_x0000_t75" style="width:103.8pt;height:20.1pt" o:ole="">
                  <v:imagedata r:id="rId1061" o:title=""/>
                </v:shape>
                <o:OLEObject Type="Embed" ProgID="Equation.DSMT4" ShapeID="_x0000_i23239" DrawAspect="Content" ObjectID="_1689713563" r:id="rId117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8148C8" w14:textId="77777777" w:rsidR="00BC2561" w:rsidRPr="00311C0A" w:rsidRDefault="00BC2561" w:rsidP="005C605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70" w:dyaOrig="405" w14:anchorId="208101D6">
                <v:shape id="_x0000_i23240" type="#_x0000_t75" style="width:58.6pt;height:20.1pt" o:ole="">
                  <v:imagedata r:id="rId1063" o:title=""/>
                </v:shape>
                <o:OLEObject Type="Embed" ProgID="Equation.DSMT4" ShapeID="_x0000_i23240" DrawAspect="Content" ObjectID="_1689713564" r:id="rId117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25" w:dyaOrig="405" w14:anchorId="10302717">
                <v:shape id="_x0000_i23241" type="#_x0000_t75" style="width:56.1pt;height:20.1pt" o:ole="">
                  <v:imagedata r:id="rId1057" o:title=""/>
                </v:shape>
                <o:OLEObject Type="Embed" ProgID="Equation.DSMT4" ShapeID="_x0000_i23241" DrawAspect="Content" ObjectID="_1689713565" r:id="rId117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D2143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105D9F7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72BADE1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5E6CDA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26B7907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2C09A65" w14:textId="77777777" w:rsidTr="00BC2561">
        <w:tc>
          <w:tcPr>
            <w:tcW w:w="5949" w:type="dxa"/>
            <w:shd w:val="clear" w:color="auto" w:fill="auto"/>
          </w:tcPr>
          <w:p w14:paraId="7CEA8D84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Giá trị nào của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40" w14:anchorId="2258679D">
                <v:shape id="_x0000_i23242" type="#_x0000_t75" style="width:12.55pt;height:11.7pt" o:ole="">
                  <v:imagedata r:id="rId1180" o:title=""/>
                </v:shape>
                <o:OLEObject Type="Embed" ProgID="Equation.DSMT4" ShapeID="_x0000_i23242" DrawAspect="Content" ObjectID="_1689713566" r:id="rId118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thì phương trình </w:t>
            </w:r>
            <w:r w:rsidRPr="00311C0A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3240" w:dyaOrig="420" w14:anchorId="348BA5BD">
                <v:shape id="_x0000_i23243" type="#_x0000_t75" style="width:162.4pt;height:20.95pt" o:ole="">
                  <v:imagedata r:id="rId1182" o:title=""/>
                </v:shape>
                <o:OLEObject Type="Embed" ProgID="Equation.DSMT4" ShapeID="_x0000_i23243" DrawAspect="Content" ObjectID="_1689713567" r:id="rId118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(1) có hai nghiệm phân biệt?</w:t>
            </w:r>
          </w:p>
          <w:p w14:paraId="4D4402A7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20" w14:anchorId="6C6203DF">
                <v:shape id="_x0000_i23244" type="#_x0000_t75" style="width:55.25pt;height:20.95pt" o:ole="">
                  <v:imagedata r:id="rId1184" o:title=""/>
                </v:shape>
                <o:OLEObject Type="Embed" ProgID="Equation.DSMT4" ShapeID="_x0000_i23244" DrawAspect="Content" ObjectID="_1689713568" r:id="rId118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705" w14:anchorId="073B7568">
                <v:shape id="_x0000_i23245" type="#_x0000_t75" style="width:60.3pt;height:35.15pt" o:ole="">
                  <v:imagedata r:id="rId1186" o:title=""/>
                </v:shape>
                <o:OLEObject Type="Embed" ProgID="Equation.DSMT4" ShapeID="_x0000_i23245" DrawAspect="Content" ObjectID="_1689713569" r:id="rId118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26AAB1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440" w:dyaOrig="705" w14:anchorId="0F13BFC5">
                <v:shape id="_x0000_i23246" type="#_x0000_t75" style="width:1in;height:35.15pt" o:ole="">
                  <v:imagedata r:id="rId1188" o:title=""/>
                </v:shape>
                <o:OLEObject Type="Embed" ProgID="Equation.DSMT4" ShapeID="_x0000_i23246" DrawAspect="Content" ObjectID="_1689713570" r:id="rId118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760" w:dyaOrig="705" w14:anchorId="03B0A9C2">
                <v:shape id="_x0000_i23247" type="#_x0000_t75" style="width:138.15pt;height:35.15pt" o:ole="">
                  <v:imagedata r:id="rId1190" o:title=""/>
                </v:shape>
                <o:OLEObject Type="Embed" ProgID="Equation.DSMT4" ShapeID="_x0000_i23247" DrawAspect="Content" ObjectID="_1689713571" r:id="rId119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6F22F6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7D9D2F53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122D7C0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5FB587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67E34E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F8CB373" w14:textId="77777777" w:rsidTr="00BC2561">
        <w:tc>
          <w:tcPr>
            <w:tcW w:w="5949" w:type="dxa"/>
            <w:shd w:val="clear" w:color="auto" w:fill="auto"/>
          </w:tcPr>
          <w:p w14:paraId="61F00708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Gọi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2B6D2C01">
                <v:shape id="_x0000_i23248" type="#_x0000_t75" style="width:11.7pt;height:18.4pt" o:ole="">
                  <v:imagedata r:id="rId1192" o:title=""/>
                </v:shape>
                <o:OLEObject Type="Embed" ProgID="Equation.DSMT4" ShapeID="_x0000_i23248" DrawAspect="Content" ObjectID="_1689713572" r:id="rId1193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163DE281">
                <v:shape id="_x0000_i23249" type="#_x0000_t75" style="width:12.55pt;height:18.4pt" o:ole="">
                  <v:imagedata r:id="rId1194" o:title=""/>
                </v:shape>
                <o:OLEObject Type="Embed" ProgID="Equation.DSMT4" ShapeID="_x0000_i23249" DrawAspect="Content" ObjectID="_1689713573" r:id="rId119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là các nghiệm của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15" w14:anchorId="5F2734EB">
                <v:shape id="_x0000_i23250" type="#_x0000_t75" style="width:1in;height:15.9pt" o:ole="">
                  <v:imagedata r:id="rId1196" o:title=""/>
                </v:shape>
                <o:OLEObject Type="Embed" ProgID="Equation.DSMT4" ShapeID="_x0000_i23250" DrawAspect="Content" ObjectID="_1689713574" r:id="rId119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với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75" w:dyaOrig="360" w14:anchorId="7E261533">
                <v:shape id="_x0000_i23251" type="#_x0000_t75" style="width:33.5pt;height:18.4pt" o:ole="">
                  <v:imagedata r:id="rId1198" o:title=""/>
                </v:shape>
                <o:OLEObject Type="Embed" ProgID="Equation.DSMT4" ShapeID="_x0000_i23251" DrawAspect="Content" ObjectID="_1689713575" r:id="rId119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 Khẳng định nào đúng?</w:t>
            </w:r>
          </w:p>
          <w:p w14:paraId="504A9EF0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200" w:dyaOrig="360" w14:anchorId="16085312">
                <v:shape id="_x0000_i23252" type="#_x0000_t75" style="width:60.3pt;height:18.4pt" o:ole="">
                  <v:imagedata r:id="rId1200" o:title=""/>
                </v:shape>
                <o:OLEObject Type="Embed" ProgID="Equation.DSMT4" ShapeID="_x0000_i23252" DrawAspect="Content" ObjectID="_1689713576" r:id="rId120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65" w:dyaOrig="360" w14:anchorId="586791A9">
                <v:shape id="_x0000_i23253" type="#_x0000_t75" style="width:53.6pt;height:18.4pt" o:ole="">
                  <v:imagedata r:id="rId1202" o:title=""/>
                </v:shape>
                <o:OLEObject Type="Embed" ProgID="Equation.DSMT4" ShapeID="_x0000_i23253" DrawAspect="Content" ObjectID="_1689713577" r:id="rId1203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9C03FA4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65" w:dyaOrig="360" w14:anchorId="184BDC1C">
                <v:shape id="_x0000_i23254" type="#_x0000_t75" style="width:53.6pt;height:18.4pt" o:ole="">
                  <v:imagedata r:id="rId1204" o:title=""/>
                </v:shape>
                <o:OLEObject Type="Embed" ProgID="Equation.DSMT4" ShapeID="_x0000_i23254" DrawAspect="Content" ObjectID="_1689713578" r:id="rId120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65" w:dyaOrig="360" w14:anchorId="3147DE3D">
                <v:shape id="_x0000_i23255" type="#_x0000_t75" style="width:53.6pt;height:18.4pt" o:ole="">
                  <v:imagedata r:id="rId1206" o:title=""/>
                </v:shape>
                <o:OLEObject Type="Embed" ProgID="Equation.DSMT4" ShapeID="_x0000_i23255" DrawAspect="Content" ObjectID="_1689713579" r:id="rId120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F566A58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713A7DC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6BF8CE0D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305CBEC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506CF8AC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58575F4C" w14:textId="77777777" w:rsidTr="00BC2561">
        <w:tc>
          <w:tcPr>
            <w:tcW w:w="5949" w:type="dxa"/>
            <w:shd w:val="clear" w:color="auto" w:fill="auto"/>
          </w:tcPr>
          <w:p w14:paraId="53CD423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2D258940">
                <v:shape id="_x0000_i23256" type="#_x0000_t75" style="width:13.4pt;height:10.9pt" o:ole="">
                  <v:imagedata r:id="rId1208" o:title=""/>
                </v:shape>
                <o:OLEObject Type="Embed" ProgID="Equation.DSMT4" ShapeID="_x0000_i23256" DrawAspect="Content" ObjectID="_1689713580" r:id="rId120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30" w:dyaOrig="405" w14:anchorId="140F33D8">
                <v:shape id="_x0000_i23257" type="#_x0000_t75" style="width:121.4pt;height:20.1pt" o:ole="">
                  <v:imagedata r:id="rId1210" o:title=""/>
                </v:shape>
                <o:OLEObject Type="Embed" ProgID="Equation.DSMT4" ShapeID="_x0000_i23257" DrawAspect="Content" ObjectID="_1689713581" r:id="rId121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hai nghiệm trái dấu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472AA3A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2644A5E9">
                <v:shape id="_x0000_i23258" type="#_x0000_t75" style="width:30.15pt;height:14.25pt" o:ole="">
                  <v:imagedata r:id="rId1212" o:title=""/>
                </v:shape>
                <o:OLEObject Type="Embed" ProgID="Equation.DSMT4" ShapeID="_x0000_i23258" DrawAspect="Content" ObjectID="_1689713582" r:id="rId121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329D9737">
                <v:shape id="_x0000_i23259" type="#_x0000_t75" style="width:30.15pt;height:14.25pt" o:ole="">
                  <v:imagedata r:id="rId1214" o:title=""/>
                </v:shape>
                <o:OLEObject Type="Embed" ProgID="Equation.DSMT4" ShapeID="_x0000_i23259" DrawAspect="Content" ObjectID="_1689713583" r:id="rId121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62BEDBF7">
                <v:shape id="_x0000_i23260" type="#_x0000_t75" style="width:29.3pt;height:14.25pt" o:ole="">
                  <v:imagedata r:id="rId1216" o:title=""/>
                </v:shape>
                <o:OLEObject Type="Embed" ProgID="Equation.DSMT4" ShapeID="_x0000_i23260" DrawAspect="Content" ObjectID="_1689713584" r:id="rId121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F92FEA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4F097B68">
                <v:shape id="_x0000_i23261" type="#_x0000_t75" style="width:46.05pt;height:14.25pt" o:ole="">
                  <v:imagedata r:id="rId1218" o:title=""/>
                </v:shape>
                <o:OLEObject Type="Embed" ProgID="Equation.DSMT4" ShapeID="_x0000_i23261" DrawAspect="Content" ObjectID="_1689713585" r:id="rId121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39D0151B">
                <v:shape id="_x0000_i23262" type="#_x0000_t75" style="width:30.15pt;height:14.25pt" o:ole="">
                  <v:imagedata r:id="rId1220" o:title=""/>
                </v:shape>
                <o:OLEObject Type="Embed" ProgID="Equation.DSMT4" ShapeID="_x0000_i23262" DrawAspect="Content" ObjectID="_1689713586" r:id="rId122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7EC67BDB">
                <v:shape id="_x0000_i23263" type="#_x0000_t75" style="width:30.15pt;height:14.25pt" o:ole="">
                  <v:imagedata r:id="rId1222" o:title=""/>
                </v:shape>
                <o:OLEObject Type="Embed" ProgID="Equation.DSMT4" ShapeID="_x0000_i23263" DrawAspect="Content" ObjectID="_1689713587" r:id="rId122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AFEA5E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46BEE12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23CF85A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6B48441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E6A1FE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32A6B968" w14:textId="77777777" w:rsidTr="00BC2561">
        <w:tc>
          <w:tcPr>
            <w:tcW w:w="5949" w:type="dxa"/>
            <w:shd w:val="clear" w:color="auto" w:fill="auto"/>
          </w:tcPr>
          <w:p w14:paraId="2AEFDA27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Tìm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1F8A729A">
                <v:shape id="_x0000_i23264" type="#_x0000_t75" style="width:12.55pt;height:10.9pt" o:ole="">
                  <v:imagedata r:id="rId1224" o:title=""/>
                </v:shape>
                <o:OLEObject Type="Embed" ProgID="Equation.DSMT4" ShapeID="_x0000_i23264" DrawAspect="Content" ObjectID="_1689713588" r:id="rId122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85" w:dyaOrig="405" w14:anchorId="1D5B431B">
                <v:shape id="_x0000_i23265" type="#_x0000_t75" style="width:133.95pt;height:20.1pt" o:ole="">
                  <v:imagedata r:id="rId1226" o:title=""/>
                </v:shape>
                <o:OLEObject Type="Embed" ProgID="Equation.DSMT4" ShapeID="_x0000_i23265" DrawAspect="Content" ObjectID="_1689713589" r:id="rId122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hai nghiệm phân biệt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512A2F62">
                <v:shape id="_x0000_i23266" type="#_x0000_t75" style="width:11.7pt;height:18.4pt" o:ole="">
                  <v:imagedata r:id="rId1228" o:title=""/>
                </v:shape>
                <o:OLEObject Type="Embed" ProgID="Equation.DSMT4" ShapeID="_x0000_i23266" DrawAspect="Content" ObjectID="_1689713590" r:id="rId122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5A68B4DE">
                <v:shape id="_x0000_i23267" type="#_x0000_t75" style="width:12.55pt;height:18.4pt" o:ole="">
                  <v:imagedata r:id="rId1230" o:title=""/>
                </v:shape>
                <o:OLEObject Type="Embed" ProgID="Equation.DSMT4" ShapeID="_x0000_i23267" DrawAspect="Content" ObjectID="_1689713591" r:id="rId123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thỏa mãn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60" w14:anchorId="7DEF828F">
                <v:shape id="_x0000_i23268" type="#_x0000_t75" style="width:51.9pt;height:18.4pt" o:ole="">
                  <v:imagedata r:id="rId1232" o:title=""/>
                </v:shape>
                <o:OLEObject Type="Embed" ProgID="Equation.DSMT4" ShapeID="_x0000_i23268" DrawAspect="Content" ObjectID="_1689713592" r:id="rId123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90C117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870A6F3">
                <v:shape id="_x0000_i23269" type="#_x0000_t75" style="width:36pt;height:14.25pt" o:ole="">
                  <v:imagedata r:id="rId1234" o:title=""/>
                </v:shape>
                <o:OLEObject Type="Embed" ProgID="Equation.DSMT4" ShapeID="_x0000_i23269" DrawAspect="Content" ObjectID="_1689713593" r:id="rId123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4C1B3FC">
                <v:shape id="_x0000_i23270" type="#_x0000_t75" style="width:36pt;height:14.25pt" o:ole="">
                  <v:imagedata r:id="rId1236" o:title=""/>
                </v:shape>
                <o:OLEObject Type="Embed" ProgID="Equation.DSMT4" ShapeID="_x0000_i23270" DrawAspect="Content" ObjectID="_1689713594" r:id="rId123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5622A01D">
                <v:shape id="_x0000_i23271" type="#_x0000_t75" style="width:36.85pt;height:14.25pt" o:ole="">
                  <v:imagedata r:id="rId1238" o:title=""/>
                </v:shape>
                <o:OLEObject Type="Embed" ProgID="Equation.DSMT4" ShapeID="_x0000_i23271" DrawAspect="Content" ObjectID="_1689713595" r:id="rId123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80" w:dyaOrig="615" w14:anchorId="09656303">
                <v:shape id="_x0000_i23272" type="#_x0000_t75" style="width:39.35pt;height:31pt" o:ole="">
                  <v:imagedata r:id="rId1240" o:title=""/>
                </v:shape>
                <o:OLEObject Type="Embed" ProgID="Equation.DSMT4" ShapeID="_x0000_i23272" DrawAspect="Content" ObjectID="_1689713596" r:id="rId124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4C6EA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93E4B65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15DF4127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30D3386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226B87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27F2478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0CE23B24" w14:textId="77777777" w:rsidTr="00BC2561">
        <w:tc>
          <w:tcPr>
            <w:tcW w:w="5949" w:type="dxa"/>
            <w:shd w:val="clear" w:color="auto" w:fill="auto"/>
          </w:tcPr>
          <w:p w14:paraId="41238BE5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16: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Xác định tất cả các giá trị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55" w:dyaOrig="225" w14:anchorId="119421D7">
                <v:shape id="_x0000_i23273" type="#_x0000_t75" style="width:12.55pt;height:10.9pt" o:ole="">
                  <v:imagedata r:id="rId1242" o:title=""/>
                </v:shape>
                <o:OLEObject Type="Embed" ProgID="Equation.DSMT4" ShapeID="_x0000_i23273" DrawAspect="Content" ObjectID="_1689713597" r:id="rId124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3255" w:dyaOrig="405" w14:anchorId="7AE2EDF9">
                <v:shape id="_x0000_i23274" type="#_x0000_t75" style="width:162.4pt;height:20.1pt" o:ole="">
                  <v:imagedata r:id="rId1244" o:title=""/>
                </v:shape>
                <o:OLEObject Type="Embed" ProgID="Equation.DSMT4" ShapeID="_x0000_i23274" DrawAspect="Content" ObjectID="_1689713598" r:id="rId124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hai nghiệm phân biệt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  <w:lang w:val="vi-VN"/>
              </w:rPr>
              <w:object w:dxaOrig="540" w:dyaOrig="360" w14:anchorId="6ED0647D">
                <v:shape id="_x0000_i23275" type="#_x0000_t75" style="width:26.8pt;height:18.4pt" o:ole="">
                  <v:imagedata r:id="rId1246" o:title=""/>
                </v:shape>
                <o:OLEObject Type="Embed" ProgID="Equation.DSMT4" ShapeID="_x0000_i23275" DrawAspect="Content" ObjectID="_1689713599" r:id="rId124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  <w:lang w:val="vi-VN"/>
              </w:rPr>
              <w:object w:dxaOrig="1635" w:dyaOrig="360" w14:anchorId="4BABF324">
                <v:shape id="_x0000_i23276" type="#_x0000_t75" style="width:82.05pt;height:18.4pt" o:ole="">
                  <v:imagedata r:id="rId1248" o:title=""/>
                </v:shape>
                <o:OLEObject Type="Embed" ProgID="Equation.DSMT4" ShapeID="_x0000_i23276" DrawAspect="Content" ObjectID="_1689713600" r:id="rId1249"/>
              </w:object>
            </w:r>
          </w:p>
          <w:p w14:paraId="0BBAA41D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200" w:dyaOrig="285" w14:anchorId="1E9B7CEE">
                <v:shape id="_x0000_i23277" type="#_x0000_t75" style="width:60.3pt;height:14.25pt" o:ole="">
                  <v:imagedata r:id="rId1250" o:title=""/>
                </v:shape>
                <o:OLEObject Type="Embed" ProgID="Equation.DSMT4" ShapeID="_x0000_i23277" DrawAspect="Content" ObjectID="_1689713601" r:id="rId125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260" w:dyaOrig="615" w14:anchorId="4E146990">
                <v:shape id="_x0000_i23278" type="#_x0000_t75" style="width:62.8pt;height:31pt" o:ole="">
                  <v:imagedata r:id="rId1252" o:title=""/>
                </v:shape>
                <o:OLEObject Type="Embed" ProgID="Equation.DSMT4" ShapeID="_x0000_i23278" DrawAspect="Content" ObjectID="_1689713602" r:id="rId125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236B0C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Không tồn tại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55" w:dyaOrig="225" w14:anchorId="00228E83">
                <v:shape id="_x0000_i23279" type="#_x0000_t75" style="width:12.55pt;height:10.9pt" o:ole="">
                  <v:imagedata r:id="rId1254" o:title=""/>
                </v:shape>
                <o:OLEObject Type="Embed" ProgID="Equation.DSMT4" ShapeID="_x0000_i23279" DrawAspect="Content" ObjectID="_1689713603" r:id="rId1255"/>
              </w:objec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735" w:dyaOrig="285" w14:anchorId="48C1D8DC">
                <v:shape id="_x0000_i23280" type="#_x0000_t75" style="width:36.85pt;height:14.25pt" o:ole="">
                  <v:imagedata r:id="rId1256" o:title=""/>
                </v:shape>
                <o:OLEObject Type="Embed" ProgID="Equation.DSMT4" ShapeID="_x0000_i23280" DrawAspect="Content" ObjectID="_1689713604" r:id="rId125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72947C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65B40DBC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477FE11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FEA98C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5F4D6D3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5202F2BA" w14:textId="77777777" w:rsidTr="00BC2561">
        <w:tc>
          <w:tcPr>
            <w:tcW w:w="5949" w:type="dxa"/>
            <w:shd w:val="clear" w:color="auto" w:fill="auto"/>
          </w:tcPr>
          <w:p w14:paraId="5E03896D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17: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925" w:dyaOrig="405" w14:anchorId="4FA93C46">
                <v:shape id="_x0000_i23281" type="#_x0000_t75" style="width:146.5pt;height:20.1pt" o:ole="">
                  <v:imagedata r:id="rId1258" o:title=""/>
                </v:shape>
                <o:OLEObject Type="Embed" ProgID="Equation.DSMT4" ShapeID="_x0000_i23281" DrawAspect="Content" ObjectID="_1689713605" r:id="rId1259"/>
              </w:objec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2A7A352E">
                <v:shape id="_x0000_i23282" type="#_x0000_t75" style="width:17.6pt;height:20.1pt" o:ole="">
                  <v:imagedata r:id="rId1260" o:title=""/>
                </v:shape>
                <o:OLEObject Type="Embed" ProgID="Equation.DSMT4" ShapeID="_x0000_i23282" DrawAspect="Content" ObjectID="_1689713606" r:id="rId126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Với giá trị nào của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2D56E0D5">
                <v:shape id="_x0000_i23283" type="#_x0000_t75" style="width:12.55pt;height:10.9pt" o:ole="">
                  <v:imagedata r:id="rId1262" o:title=""/>
                </v:shape>
                <o:OLEObject Type="Embed" ProgID="Equation.DSMT4" ShapeID="_x0000_i23283" DrawAspect="Content" ObjectID="_1689713607" r:id="rId126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thì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78FC0AEA">
                <v:shape id="_x0000_i23284" type="#_x0000_t75" style="width:17.6pt;height:20.1pt" o:ole="">
                  <v:imagedata r:id="rId1264" o:title=""/>
                </v:shape>
                <o:OLEObject Type="Embed" ProgID="Equation.DSMT4" ShapeID="_x0000_i23284" DrawAspect="Content" ObjectID="_1689713608" r:id="rId126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có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83BB468">
                <v:shape id="_x0000_i23285" type="#_x0000_t75" style="width:10.05pt;height:12.55pt" o:ole="">
                  <v:imagedata r:id="rId1266" o:title=""/>
                </v:shape>
                <o:OLEObject Type="Embed" ProgID="Equation.DSMT4" ShapeID="_x0000_i23285" DrawAspect="Content" ObjectID="_1689713609" r:id="rId126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nghiệm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2584EE4C">
                <v:shape id="_x0000_i23286" type="#_x0000_t75" style="width:11.7pt;height:18.4pt" o:ole="">
                  <v:imagedata r:id="rId1268" o:title=""/>
                </v:shape>
                <o:OLEObject Type="Embed" ProgID="Equation.DSMT4" ShapeID="_x0000_i23286" DrawAspect="Content" ObjectID="_1689713610" r:id="rId126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77B69E77">
                <v:shape id="_x0000_i23287" type="#_x0000_t75" style="width:12.55pt;height:18.4pt" o:ole="">
                  <v:imagedata r:id="rId1270" o:title=""/>
                </v:shape>
                <o:OLEObject Type="Embed" ProgID="Equation.DSMT4" ShapeID="_x0000_i23287" DrawAspect="Content" ObjectID="_1689713611" r:id="rId127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thỏa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60" w14:anchorId="33EA38A9">
                <v:shape id="_x0000_i23288" type="#_x0000_t75" style="width:51.9pt;height:18.4pt" o:ole="">
                  <v:imagedata r:id="rId1272" o:title=""/>
                </v:shape>
                <o:OLEObject Type="Embed" ProgID="Equation.DSMT4" ShapeID="_x0000_i23288" DrawAspect="Content" ObjectID="_1689713612" r:id="rId127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48BC0106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3B8C87EE">
                <v:shape id="_x0000_i23289" type="#_x0000_t75" style="width:48.55pt;height:31pt" o:ole="">
                  <v:imagedata r:id="rId1274" o:title=""/>
                </v:shape>
                <o:OLEObject Type="Embed" ProgID="Equation.DSMT4" ShapeID="_x0000_i23289" DrawAspect="Content" ObjectID="_1689713613" r:id="rId127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75" w:dyaOrig="615" w14:anchorId="19479BD1">
                <v:shape id="_x0000_i23290" type="#_x0000_t75" style="width:48.55pt;height:31pt" o:ole="">
                  <v:imagedata r:id="rId1276" o:title=""/>
                </v:shape>
                <o:OLEObject Type="Embed" ProgID="Equation.DSMT4" ShapeID="_x0000_i23290" DrawAspect="Content" ObjectID="_1689713614" r:id="rId127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6B31590B">
                <v:shape id="_x0000_i23291" type="#_x0000_t75" style="width:30.15pt;height:14.25pt" o:ole="">
                  <v:imagedata r:id="rId1278" o:title=""/>
                </v:shape>
                <o:OLEObject Type="Embed" ProgID="Equation.DSMT4" ShapeID="_x0000_i23291" DrawAspect="Content" ObjectID="_1689713615" r:id="rId127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5F31FD12">
                <v:shape id="_x0000_i23292" type="#_x0000_t75" style="width:31pt;height:31pt" o:ole="">
                  <v:imagedata r:id="rId1280" o:title=""/>
                </v:shape>
                <o:OLEObject Type="Embed" ProgID="Equation.DSMT4" ShapeID="_x0000_i23292" DrawAspect="Content" ObjectID="_1689713616" r:id="rId128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8028A1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Chọn A</w:t>
            </w:r>
          </w:p>
          <w:p w14:paraId="22A3A67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Phương trình</w:t>
            </w:r>
            <w:r w:rsidRPr="00311C0A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1BC681F8">
                <v:shape id="_x0000_i23293" type="#_x0000_t75" style="width:17.6pt;height:20.1pt" o:ole="">
                  <v:imagedata r:id="rId1282" o:title=""/>
                </v:shape>
                <o:OLEObject Type="Embed" ProgID="Equation.DSMT4" ShapeID="_x0000_i23293" DrawAspect="Content" ObjectID="_1689713617" r:id="rId128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có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974C62F">
                <v:shape id="_x0000_i23294" type="#_x0000_t75" style="width:10.05pt;height:12.55pt" o:ole="">
                  <v:imagedata r:id="rId1284" o:title=""/>
                </v:shape>
                <o:OLEObject Type="Embed" ProgID="Equation.DSMT4" ShapeID="_x0000_i23294" DrawAspect="Content" ObjectID="_1689713618" r:id="rId128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nghiệm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7FE3D0A9">
                <v:shape id="_x0000_i23295" type="#_x0000_t75" style="width:11.7pt;height:18.4pt" o:ole="">
                  <v:imagedata r:id="rId1286" o:title=""/>
                </v:shape>
                <o:OLEObject Type="Embed" ProgID="Equation.DSMT4" ShapeID="_x0000_i23295" DrawAspect="Content" ObjectID="_1689713619" r:id="rId128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61C8F08F">
                <v:shape id="_x0000_i23296" type="#_x0000_t75" style="width:12.55pt;height:18.4pt" o:ole="">
                  <v:imagedata r:id="rId1288" o:title=""/>
                </v:shape>
                <o:OLEObject Type="Embed" ProgID="Equation.DSMT4" ShapeID="_x0000_i23296" DrawAspect="Content" ObjectID="_1689713620" r:id="rId128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thỏa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60" w14:anchorId="74C17FE1">
                <v:shape id="_x0000_i23297" type="#_x0000_t75" style="width:51.9pt;height:18.4pt" o:ole="">
                  <v:imagedata r:id="rId1290" o:title=""/>
                </v:shape>
                <o:OLEObject Type="Embed" ProgID="Equation.DSMT4" ShapeID="_x0000_i23297" DrawAspect="Content" ObjectID="_1689713621" r:id="rId1291"/>
              </w:object>
            </w:r>
            <w:r w:rsidRPr="00311C0A">
              <w:rPr>
                <w:rFonts w:ascii="Chu Van An" w:eastAsia="Times New Roman" w:hAnsi="Chu Van An" w:cs="Chu Van An"/>
                <w:position w:val="-52"/>
                <w:sz w:val="24"/>
                <w:szCs w:val="24"/>
              </w:rPr>
              <w:object w:dxaOrig="2325" w:dyaOrig="1155" w14:anchorId="3E53C417">
                <v:shape id="_x0000_i23298" type="#_x0000_t75" style="width:116.35pt;height:57.75pt" o:ole="">
                  <v:imagedata r:id="rId1292" o:title=""/>
                </v:shape>
                <o:OLEObject Type="Embed" ProgID="Equation.DSMT4" ShapeID="_x0000_i23298" DrawAspect="Content" ObjectID="_1689713622" r:id="rId1293"/>
              </w:object>
            </w:r>
          </w:p>
          <w:p w14:paraId="7B3523ED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eastAsia="Times New Roman" w:hAnsi="Chu Van An" w:cs="Chu Van An"/>
                <w:position w:val="-56"/>
                <w:sz w:val="24"/>
                <w:szCs w:val="24"/>
              </w:rPr>
              <w:object w:dxaOrig="2745" w:dyaOrig="1245" w14:anchorId="2E9668D1">
                <v:shape id="_x0000_i23299" type="#_x0000_t75" style="width:137.3pt;height:61.95pt" o:ole="">
                  <v:imagedata r:id="rId1294" o:title=""/>
                </v:shape>
                <o:OLEObject Type="Embed" ProgID="Equation.DSMT4" ShapeID="_x0000_i23299" DrawAspect="Content" ObjectID="_1689713623" r:id="rId1295"/>
              </w:object>
            </w:r>
            <w:r w:rsidRPr="00311C0A">
              <w:rPr>
                <w:rFonts w:ascii="Chu Van An" w:eastAsia="Times New Roman" w:hAnsi="Chu Van An" w:cs="Chu Van An"/>
                <w:position w:val="-80"/>
                <w:sz w:val="24"/>
                <w:szCs w:val="24"/>
              </w:rPr>
              <w:object w:dxaOrig="2775" w:dyaOrig="1725" w14:anchorId="5B3FF82F">
                <v:shape id="_x0000_i23300" type="#_x0000_t75" style="width:139pt;height:86.25pt" o:ole="">
                  <v:imagedata r:id="rId1296" o:title=""/>
                </v:shape>
                <o:OLEObject Type="Embed" ProgID="Equation.DSMT4" ShapeID="_x0000_i23300" DrawAspect="Content" ObjectID="_1689713624" r:id="rId1297"/>
              </w:object>
            </w:r>
            <w:r w:rsidRPr="00311C0A">
              <w:rPr>
                <w:rFonts w:ascii="Chu Van An" w:eastAsia="Times New Roman" w:hAnsi="Chu Van An" w:cs="Chu Van An"/>
                <w:position w:val="-90"/>
                <w:sz w:val="24"/>
                <w:szCs w:val="24"/>
              </w:rPr>
              <w:object w:dxaOrig="1635" w:dyaOrig="1920" w14:anchorId="4021103F">
                <v:shape id="_x0000_i23301" type="#_x0000_t75" style="width:82.05pt;height:96.3pt" o:ole="">
                  <v:imagedata r:id="rId1298" o:title=""/>
                </v:shape>
                <o:OLEObject Type="Embed" ProgID="Equation.DSMT4" ShapeID="_x0000_i23301" DrawAspect="Content" ObjectID="_1689713625" r:id="rId1299"/>
              </w:object>
            </w:r>
          </w:p>
          <w:p w14:paraId="40B023FF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311C0A">
              <w:rPr>
                <w:rFonts w:ascii="Chu Van An" w:eastAsia="Times New Roman" w:hAnsi="Chu Van An" w:cs="Chu Van An"/>
                <w:position w:val="-90"/>
                <w:sz w:val="24"/>
                <w:szCs w:val="24"/>
              </w:rPr>
              <w:object w:dxaOrig="1425" w:dyaOrig="1920" w14:anchorId="4F790D50">
                <v:shape id="_x0000_i23302" type="#_x0000_t75" style="width:71.15pt;height:96.3pt" o:ole="">
                  <v:imagedata r:id="rId1300" o:title=""/>
                </v:shape>
                <o:OLEObject Type="Embed" ProgID="Equation.DSMT4" ShapeID="_x0000_i23302" DrawAspect="Content" ObjectID="_1689713626" r:id="rId1301"/>
              </w:objec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75" w:dyaOrig="615" w14:anchorId="72009A64">
                <v:shape id="_x0000_i23303" type="#_x0000_t75" style="width:63.65pt;height:31pt" o:ole="">
                  <v:imagedata r:id="rId1302" o:title=""/>
                </v:shape>
                <o:OLEObject Type="Embed" ProgID="Equation.DSMT4" ShapeID="_x0000_i23303" DrawAspect="Content" ObjectID="_1689713627" r:id="rId130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061D2DD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3E35157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42B41D0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2CB0FC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32A1F6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352E0D55" w14:textId="77777777" w:rsidTr="00BC2561">
        <w:tc>
          <w:tcPr>
            <w:tcW w:w="5949" w:type="dxa"/>
            <w:shd w:val="clear" w:color="auto" w:fill="auto"/>
          </w:tcPr>
          <w:p w14:paraId="5626BAA3" w14:textId="77777777" w:rsidR="00BC2561" w:rsidRPr="00311C0A" w:rsidRDefault="00BC2561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Xác định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1C2FD07D">
                <v:shape id="_x0000_i23304" type="#_x0000_t75" style="width:12.55pt;height:10.9pt" o:ole="">
                  <v:imagedata r:id="rId1304" o:title=""/>
                </v:shape>
                <o:OLEObject Type="Embed" ProgID="Equation.DSMT4" ShapeID="_x0000_i23304" DrawAspect="Content" ObjectID="_1689713628" r:id="rId130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3645" w:dyaOrig="435" w14:anchorId="715DFD16">
                <v:shape id="_x0000_i23305" type="#_x0000_t75" style="width:182.5pt;height:21.75pt" o:ole="">
                  <v:imagedata r:id="rId1306" o:title=""/>
                </v:shape>
                <o:OLEObject Type="Embed" ProgID="Equation.DSMT4" ShapeID="_x0000_i23305" DrawAspect="Content" ObjectID="_1689713629" r:id="rId130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có ba nghiệm phân biệt lớn hơn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3DC31F3E">
                <v:shape id="_x0000_i23306" type="#_x0000_t75" style="width:15.05pt;height:12.55pt" o:ole="">
                  <v:imagedata r:id="rId1308" o:title=""/>
                </v:shape>
                <o:OLEObject Type="Embed" ProgID="Equation.DSMT4" ShapeID="_x0000_i23306" DrawAspect="Content" ObjectID="_1689713630" r:id="rId130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D2DCBA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75" w:dyaOrig="615" w14:anchorId="019256E2">
                <v:shape id="_x0000_i23307" type="#_x0000_t75" style="width:63.65pt;height:31pt" o:ole="">
                  <v:imagedata r:id="rId1310" o:title=""/>
                </v:shape>
                <o:OLEObject Type="Embed" ProgID="Equation.DSMT4" ShapeID="_x0000_i23307" DrawAspect="Content" ObjectID="_1689713631" r:id="rId1311"/>
              </w:object>
            </w:r>
            <w:r w:rsidRPr="00311C0A">
              <w:rPr>
                <w:rFonts w:ascii="Chu Van An" w:eastAsia="Arial" w:hAnsi="Chu Van An" w:cs="Chu Van An"/>
                <w:sz w:val="24"/>
                <w:szCs w:val="24"/>
              </w:rPr>
              <w:t xml:space="preserve">và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661BC8E8">
                <v:shape id="_x0000_i23308" type="#_x0000_t75" style="width:46.05pt;height:31pt" o:ole="">
                  <v:imagedata r:id="rId1312" o:title=""/>
                </v:shape>
                <o:OLEObject Type="Embed" ProgID="Equation.DSMT4" ShapeID="_x0000_i23308" DrawAspect="Content" ObjectID="_1689713632" r:id="rId1313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95" w:dyaOrig="615" w14:anchorId="52F75DF3">
                <v:shape id="_x0000_i23309" type="#_x0000_t75" style="width:39.35pt;height:31pt" o:ole="">
                  <v:imagedata r:id="rId1314" o:title=""/>
                </v:shape>
                <o:OLEObject Type="Embed" ProgID="Equation.DSMT4" ShapeID="_x0000_i23309" DrawAspect="Content" ObjectID="_1689713633" r:id="rId131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26A996D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75" w:dyaOrig="615" w14:anchorId="76DC0745">
                <v:shape id="_x0000_i23310" type="#_x0000_t75" style="width:63.65pt;height:31pt" o:ole="">
                  <v:imagedata r:id="rId1316" o:title=""/>
                </v:shape>
                <o:OLEObject Type="Embed" ProgID="Equation.DSMT4" ShapeID="_x0000_i23310" DrawAspect="Content" ObjectID="_1689713634" r:id="rId1317"/>
              </w:object>
            </w:r>
            <w:r w:rsidRPr="00311C0A">
              <w:rPr>
                <w:rFonts w:ascii="Chu Van An" w:eastAsia="Arial" w:hAnsi="Chu Van An" w:cs="Chu Van An"/>
                <w:sz w:val="24"/>
                <w:szCs w:val="24"/>
              </w:rPr>
              <w:t xml:space="preserve">và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720FD3A8">
                <v:shape id="_x0000_i23311" type="#_x0000_t75" style="width:46.05pt;height:31pt" o:ole="">
                  <v:imagedata r:id="rId1318" o:title=""/>
                </v:shape>
                <o:OLEObject Type="Embed" ProgID="Equation.DSMT4" ShapeID="_x0000_i23311" DrawAspect="Content" ObjectID="_1689713635" r:id="rId131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15" w14:anchorId="6437BBF4">
                <v:shape id="_x0000_i23312" type="#_x0000_t75" style="width:57.75pt;height:31pt" o:ole="">
                  <v:imagedata r:id="rId1320" o:title=""/>
                </v:shape>
                <o:OLEObject Type="Embed" ProgID="Equation.DSMT4" ShapeID="_x0000_i23312" DrawAspect="Content" ObjectID="_1689713636" r:id="rId1321"/>
              </w:object>
            </w:r>
            <w:r w:rsidRPr="00311C0A">
              <w:rPr>
                <w:rFonts w:ascii="Chu Van An" w:eastAsia="Arial" w:hAnsi="Chu Van An" w:cs="Chu Van An"/>
                <w:sz w:val="24"/>
                <w:szCs w:val="24"/>
              </w:rPr>
              <w:t xml:space="preserve">và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49327D72">
                <v:shape id="_x0000_i23313" type="#_x0000_t75" style="width:46.05pt;height:31pt" o:ole="">
                  <v:imagedata r:id="rId1322" o:title=""/>
                </v:shape>
                <o:OLEObject Type="Embed" ProgID="Equation.DSMT4" ShapeID="_x0000_i23313" DrawAspect="Content" ObjectID="_1689713637" r:id="rId1323"/>
              </w:object>
            </w:r>
            <w:r w:rsidRPr="00311C0A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4E8C938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203C2D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lastRenderedPageBreak/>
              <w:t>Lời giải :......................................................................</w:t>
            </w:r>
          </w:p>
          <w:p w14:paraId="6555753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A7E75A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075759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60F7CE33" w14:textId="77777777" w:rsidTr="00BC2561">
        <w:tc>
          <w:tcPr>
            <w:tcW w:w="5949" w:type="dxa"/>
            <w:shd w:val="clear" w:color="auto" w:fill="auto"/>
          </w:tcPr>
          <w:p w14:paraId="42C2550A" w14:textId="77777777" w:rsidR="00BC2561" w:rsidRPr="00311C0A" w:rsidRDefault="00BC2561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bao nhiêu giá trị nguyên của tham số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31035748">
                <v:shape id="_x0000_i23314" type="#_x0000_t75" style="width:90.4pt;height:20.1pt" o:ole="">
                  <v:imagedata r:id="rId1324" o:title=""/>
                </v:shape>
                <o:OLEObject Type="Embed" ProgID="Equation.DSMT4" ShapeID="_x0000_i23314" DrawAspect="Content" ObjectID="_1689713638" r:id="rId132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2685" w:dyaOrig="435" w14:anchorId="683828F7">
                <v:shape id="_x0000_i23315" type="#_x0000_t75" style="width:133.95pt;height:21.75pt" o:ole="">
                  <v:imagedata r:id="rId1326" o:title=""/>
                </v:shape>
                <o:OLEObject Type="Embed" ProgID="Equation.DSMT4" ShapeID="_x0000_i23315" DrawAspect="Content" ObjectID="_1689713639" r:id="rId132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hai nghiệm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4D887454">
                <v:shape id="_x0000_i23316" type="#_x0000_t75" style="width:11.7pt;height:18.4pt" o:ole="">
                  <v:imagedata r:id="rId1328" o:title=""/>
                </v:shape>
                <o:OLEObject Type="Embed" ProgID="Equation.DSMT4" ShapeID="_x0000_i23316" DrawAspect="Content" ObjectID="_1689713640" r:id="rId132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06E3AA3D">
                <v:shape id="_x0000_i23317" type="#_x0000_t75" style="width:12.55pt;height:18.4pt" o:ole="">
                  <v:imagedata r:id="rId1330" o:title=""/>
                </v:shape>
                <o:OLEObject Type="Embed" ProgID="Equation.DSMT4" ShapeID="_x0000_i23317" DrawAspect="Content" ObjectID="_1689713641" r:id="rId133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thỏa mãn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65" w:dyaOrig="360" w14:anchorId="670692F7">
                <v:shape id="_x0000_i23318" type="#_x0000_t75" style="width:68.65pt;height:18.4pt" o:ole="">
                  <v:imagedata r:id="rId1332" o:title=""/>
                </v:shape>
                <o:OLEObject Type="Embed" ProgID="Equation.DSMT4" ShapeID="_x0000_i23318" DrawAspect="Content" ObjectID="_1689713642" r:id="rId133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44539D6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240FF67">
                <v:shape id="_x0000_i23319" type="#_x0000_t75" style="width:27.65pt;height:14.25pt" o:ole="">
                  <v:imagedata r:id="rId1334" o:title=""/>
                </v:shape>
                <o:OLEObject Type="Embed" ProgID="Equation.DSMT4" ShapeID="_x0000_i23319" DrawAspect="Content" ObjectID="_1689713643" r:id="rId133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292B497">
                <v:shape id="_x0000_i23320" type="#_x0000_t75" style="width:27.65pt;height:14.25pt" o:ole="">
                  <v:imagedata r:id="rId1336" o:title=""/>
                </v:shape>
                <o:OLEObject Type="Embed" ProgID="Equation.DSMT4" ShapeID="_x0000_i23320" DrawAspect="Content" ObjectID="_1689713644" r:id="rId133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126B1BE">
                <v:shape id="_x0000_i23321" type="#_x0000_t75" style="width:27.65pt;height:14.25pt" o:ole="">
                  <v:imagedata r:id="rId1338" o:title=""/>
                </v:shape>
                <o:OLEObject Type="Embed" ProgID="Equation.DSMT4" ShapeID="_x0000_i23321" DrawAspect="Content" ObjectID="_1689713645" r:id="rId133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47D88EF">
                <v:shape id="_x0000_i23322" type="#_x0000_t75" style="width:27.65pt;height:14.25pt" o:ole="">
                  <v:imagedata r:id="rId1340" o:title=""/>
                </v:shape>
                <o:OLEObject Type="Embed" ProgID="Equation.DSMT4" ShapeID="_x0000_i23322" DrawAspect="Content" ObjectID="_1689713646" r:id="rId134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EC896C4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504CB6B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2A0B7330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44EBBF3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2B8D260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BF632FF" w14:textId="77777777" w:rsidTr="00BC2561">
        <w:tc>
          <w:tcPr>
            <w:tcW w:w="5949" w:type="dxa"/>
            <w:shd w:val="clear" w:color="auto" w:fill="auto"/>
          </w:tcPr>
          <w:p w14:paraId="1DAE7291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20: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Tìm các giá trị thực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3EFB1A88">
                <v:shape id="_x0000_i23323" type="#_x0000_t75" style="width:12.55pt;height:10.9pt" o:ole="">
                  <v:imagedata r:id="rId1342" o:title=""/>
                </v:shape>
                <o:OLEObject Type="Embed" ProgID="Equation.DSMT4" ShapeID="_x0000_i23323" DrawAspect="Content" ObjectID="_1689713647" r:id="rId134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40" w:dyaOrig="405" w14:anchorId="4235A7DA">
                <v:shape id="_x0000_i23324" type="#_x0000_t75" style="width:117.2pt;height:20.1pt" o:ole="">
                  <v:imagedata r:id="rId1344" o:title=""/>
                </v:shape>
                <o:OLEObject Type="Embed" ProgID="Equation.DSMT4" ShapeID="_x0000_i23324" DrawAspect="Content" ObjectID="_1689713648" r:id="rId134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fldChar w:fldCharType="begin"/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instrText xml:space="preserve">QUOTE </w:instrText>
            </w:r>
            <w:r w:rsidRPr="00311C0A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3035491B" wp14:editId="07426422">
                  <wp:extent cx="1754505" cy="180975"/>
                  <wp:effectExtent l="0" t="0" r="0" b="9525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50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fldChar w:fldCharType="separate"/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fldChar w:fldCharType="end"/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có một nghiệm lớn hơn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1F7524DF">
                <v:shape id="_x0000_i23325" type="#_x0000_t75" style="width:6.7pt;height:12.55pt" o:ole="">
                  <v:imagedata r:id="rId1347" o:title=""/>
                </v:shape>
                <o:OLEObject Type="Embed" ProgID="Equation.DSMT4" ShapeID="_x0000_i23325" DrawAspect="Content" ObjectID="_1689713649" r:id="rId1348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và một nghiệm nhỏ hơn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C144E35">
                <v:shape id="_x0000_i23326" type="#_x0000_t75" style="width:6.7pt;height:12.55pt" o:ole="">
                  <v:imagedata r:id="rId1349" o:title=""/>
                </v:shape>
                <o:OLEObject Type="Embed" ProgID="Equation.DSMT4" ShapeID="_x0000_i23326" DrawAspect="Content" ObjectID="_1689713650" r:id="rId1350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86DD7B4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209473B">
                <v:shape id="_x0000_i23327" type="#_x0000_t75" style="width:33.5pt;height:14.25pt" o:ole="">
                  <v:imagedata r:id="rId1351" o:title=""/>
                </v:shape>
                <o:OLEObject Type="Embed" ProgID="Equation.DSMT4" ShapeID="_x0000_i23327" DrawAspect="Content" ObjectID="_1689713651" r:id="rId135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35" w:dyaOrig="720" w14:anchorId="18FE8591">
                <v:shape id="_x0000_i23328" type="#_x0000_t75" style="width:36.85pt;height:36pt" o:ole="">
                  <v:imagedata r:id="rId1353" o:title=""/>
                </v:shape>
                <o:OLEObject Type="Embed" ProgID="Equation.DSMT4" ShapeID="_x0000_i23328" DrawAspect="Content" ObjectID="_1689713652" r:id="rId1354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7756CB10">
                <v:shape id="_x0000_i23329" type="#_x0000_t75" style="width:46.05pt;height:14.25pt" o:ole="">
                  <v:imagedata r:id="rId1355" o:title=""/>
                </v:shape>
                <o:OLEObject Type="Embed" ProgID="Equation.DSMT4" ShapeID="_x0000_i23329" DrawAspect="Content" ObjectID="_1689713653" r:id="rId1356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7B91847">
                <v:shape id="_x0000_i23330" type="#_x0000_t75" style="width:27.65pt;height:14.25pt" o:ole="">
                  <v:imagedata r:id="rId1357" o:title=""/>
                </v:shape>
                <o:OLEObject Type="Embed" ProgID="Equation.DSMT4" ShapeID="_x0000_i23330" DrawAspect="Content" ObjectID="_1689713654" r:id="rId1358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8F8E29E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3F1A9327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798C0B2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C946B54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4E623B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14951153" w14:textId="77777777" w:rsidTr="00BC2561">
        <w:tc>
          <w:tcPr>
            <w:tcW w:w="5949" w:type="dxa"/>
            <w:shd w:val="clear" w:color="auto" w:fill="auto"/>
          </w:tcPr>
          <w:p w14:paraId="2F0F4DF5" w14:textId="77777777" w:rsidR="00BC2561" w:rsidRPr="00311C0A" w:rsidRDefault="00BC2561" w:rsidP="005C605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21: </w: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50" w:dyaOrig="405" w14:anchorId="72E5322F">
                <v:shape id="_x0000_i23331" type="#_x0000_t75" style="width:127.25pt;height:20.1pt" o:ole="">
                  <v:imagedata r:id="rId1359" o:title=""/>
                </v:shape>
                <o:OLEObject Type="Embed" ProgID="Equation.DSMT4" ShapeID="_x0000_i23331" DrawAspect="Content" ObjectID="_1689713655" r:id="rId1360"/>
              </w:objec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5DC31F79">
                <v:shape id="_x0000_i23332" type="#_x0000_t75" style="width:17.6pt;height:20.1pt" o:ole="">
                  <v:imagedata r:id="rId1361" o:title=""/>
                </v:shape>
                <o:OLEObject Type="Embed" ProgID="Equation.DSMT4" ShapeID="_x0000_i23332" DrawAspect="Content" ObjectID="_1689713656" r:id="rId1362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Tìm tất cả các giá trị nào của m 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219B3C1A">
                <v:shape id="_x0000_i23333" type="#_x0000_t75" style="width:17.6pt;height:20.1pt" o:ole="">
                  <v:imagedata r:id="rId1361" o:title=""/>
                </v:shape>
                <o:OLEObject Type="Embed" ProgID="Equation.DSMT4" ShapeID="_x0000_i23333" DrawAspect="Content" ObjectID="_1689713657" r:id="rId1363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có hai nghiệm dương?</w:t>
            </w:r>
          </w:p>
          <w:p w14:paraId="792E8A70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170" w:dyaOrig="630" w14:anchorId="5B5D6E70">
                <v:shape id="_x0000_i23334" type="#_x0000_t75" style="width:58.6pt;height:31.8pt" o:ole="">
                  <v:imagedata r:id="rId1364" o:title=""/>
                </v:shape>
                <o:OLEObject Type="Embed" ProgID="Equation.DSMT4" ShapeID="_x0000_i23334" DrawAspect="Content" ObjectID="_1689713658" r:id="rId136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35" w:dyaOrig="675" w14:anchorId="2A6292FC">
                <v:shape id="_x0000_i23335" type="#_x0000_t75" style="width:97.1pt;height:33.5pt" o:ole="">
                  <v:imagedata r:id="rId1366" o:title=""/>
                </v:shape>
                <o:OLEObject Type="Embed" ProgID="Equation.DSMT4" ShapeID="_x0000_i23335" DrawAspect="Content" ObjectID="_1689713659" r:id="rId136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981F41C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10" w:dyaOrig="675" w14:anchorId="22AD8E49">
                <v:shape id="_x0000_i23336" type="#_x0000_t75" style="width:85.4pt;height:33.5pt" o:ole="">
                  <v:imagedata r:id="rId1368" o:title=""/>
                </v:shape>
                <o:OLEObject Type="Embed" ProgID="Equation.DSMT4" ShapeID="_x0000_i23336" DrawAspect="Content" ObjectID="_1689713660" r:id="rId1369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80" w:dyaOrig="675" w14:anchorId="77385DF5">
                <v:shape id="_x0000_i23337" type="#_x0000_t75" style="width:68.65pt;height:33.5pt" o:ole="">
                  <v:imagedata r:id="rId1370" o:title=""/>
                </v:shape>
                <o:OLEObject Type="Embed" ProgID="Equation.DSMT4" ShapeID="_x0000_i23337" DrawAspect="Content" ObjectID="_1689713661" r:id="rId137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97E8EBE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6736EE2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415C4EC6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D46E9A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47DAE4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592094FC" w14:textId="77777777" w:rsidTr="00BC2561">
        <w:tc>
          <w:tcPr>
            <w:tcW w:w="5949" w:type="dxa"/>
            <w:shd w:val="clear" w:color="auto" w:fill="auto"/>
          </w:tcPr>
          <w:p w14:paraId="35C6641C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48797F3B">
                <v:shape id="_x0000_i23338" type="#_x0000_t75" style="width:12.55pt;height:10.9pt" o:ole="">
                  <v:imagedata r:id="rId1372" o:title=""/>
                </v:shape>
                <o:OLEObject Type="Embed" ProgID="Equation.DSMT4" ShapeID="_x0000_i23338" DrawAspect="Content" ObjectID="_1689713662" r:id="rId137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75" w:dyaOrig="405" w14:anchorId="7812E4C1">
                <v:shape id="_x0000_i23339" type="#_x0000_t75" style="width:139pt;height:20.1pt" o:ole="">
                  <v:imagedata r:id="rId1374" o:title=""/>
                </v:shape>
                <o:OLEObject Type="Embed" ProgID="Equation.DSMT4" ShapeID="_x0000_i23339" DrawAspect="Content" ObjectID="_1689713663" r:id="rId137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311C0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07DEB6A7">
                <v:shape id="_x0000_i23340" type="#_x0000_t75" style="width:10.05pt;height:12.55pt" o:ole="">
                  <v:imagedata r:id="rId1376" o:title=""/>
                </v:shape>
                <o:OLEObject Type="Embed" ProgID="Equation.DSMT4" ShapeID="_x0000_i23340" DrawAspect="Content" ObjectID="_1689713664" r:id="rId137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nghiệm dương phân biệt.</w:t>
            </w:r>
          </w:p>
          <w:p w14:paraId="16FB608A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0611E5EF">
                <v:shape id="_x0000_i23341" type="#_x0000_t75" style="width:36.85pt;height:14.25pt" o:ole="">
                  <v:imagedata r:id="rId1378" o:title=""/>
                </v:shape>
                <o:OLEObject Type="Embed" ProgID="Equation.DSMT4" ShapeID="_x0000_i23341" DrawAspect="Content" ObjectID="_1689713665" r:id="rId137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285" w14:anchorId="77AEBD50">
                <v:shape id="_x0000_i23342" type="#_x0000_t75" style="width:48.55pt;height:14.25pt" o:ole="">
                  <v:imagedata r:id="rId1380" o:title=""/>
                </v:shape>
                <o:OLEObject Type="Embed" ProgID="Equation.DSMT4" ShapeID="_x0000_i23342" DrawAspect="Content" ObjectID="_1689713666" r:id="rId138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B343DB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95" w:dyaOrig="720" w14:anchorId="05A1AECF">
                <v:shape id="_x0000_i23343" type="#_x0000_t75" style="width:54.4pt;height:36pt" o:ole="">
                  <v:imagedata r:id="rId1382" o:title=""/>
                </v:shape>
                <o:OLEObject Type="Embed" ProgID="Equation.DSMT4" ShapeID="_x0000_i23343" DrawAspect="Content" ObjectID="_1689713667" r:id="rId138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26BC01B5">
                <v:shape id="_x0000_i23344" type="#_x0000_t75" style="width:31pt;height:14.25pt" o:ole="">
                  <v:imagedata r:id="rId1384" o:title=""/>
                </v:shape>
                <o:OLEObject Type="Embed" ProgID="Equation.DSMT4" ShapeID="_x0000_i23344" DrawAspect="Content" ObjectID="_1689713668" r:id="rId138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3F0B77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9A7A515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7F74C9B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E6BE02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B8219B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6CA92782" w14:textId="77777777" w:rsidTr="00BC2561">
        <w:tc>
          <w:tcPr>
            <w:tcW w:w="5949" w:type="dxa"/>
            <w:shd w:val="clear" w:color="auto" w:fill="auto"/>
          </w:tcPr>
          <w:p w14:paraId="520060C9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159A53AC">
                <v:shape id="_x0000_i23345" type="#_x0000_t75" style="width:13.4pt;height:10.9pt" o:ole="">
                  <v:imagedata r:id="rId1386" o:title=""/>
                </v:shape>
                <o:OLEObject Type="Embed" ProgID="Equation.DSMT4" ShapeID="_x0000_i23345" DrawAspect="Content" ObjectID="_1689713669" r:id="rId138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60" w:dyaOrig="330" w14:anchorId="5C88BBEF">
                <v:shape id="_x0000_i23346" type="#_x0000_t75" style="width:92.95pt;height:16.75pt" o:ole="">
                  <v:imagedata r:id="rId1388" o:title=""/>
                </v:shape>
                <o:OLEObject Type="Embed" ProgID="Equation.DSMT4" ShapeID="_x0000_i23346" DrawAspect="Content" ObjectID="_1689713670" r:id="rId138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có hai nghiệm dương phân biệt.</w:t>
            </w:r>
          </w:p>
          <w:p w14:paraId="738DE5AB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049EA07C">
                <v:shape id="_x0000_i23347" type="#_x0000_t75" style="width:30.15pt;height:13.4pt" o:ole="">
                  <v:imagedata r:id="rId1390" o:title=""/>
                </v:shape>
                <o:OLEObject Type="Embed" ProgID="Equation.DSMT4" ShapeID="_x0000_i23347" DrawAspect="Content" ObjectID="_1689713671" r:id="rId1391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547F74A9">
                <v:shape id="_x0000_i23348" type="#_x0000_t75" style="width:30.15pt;height:13.4pt" o:ole="">
                  <v:imagedata r:id="rId1392" o:title=""/>
                </v:shape>
                <o:OLEObject Type="Embed" ProgID="Equation.DSMT4" ShapeID="_x0000_i23348" DrawAspect="Content" ObjectID="_1689713672" r:id="rId1393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270" w14:anchorId="38AB5967">
                <v:shape id="_x0000_i23349" type="#_x0000_t75" style="width:47.7pt;height:13.4pt" o:ole="">
                  <v:imagedata r:id="rId1394" o:title=""/>
                </v:shape>
                <o:OLEObject Type="Embed" ProgID="Equation.DSMT4" ShapeID="_x0000_i23349" DrawAspect="Content" ObjectID="_1689713673" r:id="rId1395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311C0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20918E60">
                <v:shape id="_x0000_i23350" type="#_x0000_t75" style="width:30.15pt;height:13.4pt" o:ole="">
                  <v:imagedata r:id="rId1396" o:title=""/>
                </v:shape>
                <o:OLEObject Type="Embed" ProgID="Equation.DSMT4" ShapeID="_x0000_i23350" DrawAspect="Content" ObjectID="_1689713674" r:id="rId1397"/>
              </w:object>
            </w:r>
            <w:r w:rsidRPr="00311C0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5B0CB7B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0A7AF8FD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2AAECA71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0E99244D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241249E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13C60826" w14:textId="77777777" w:rsidTr="00BC2561">
        <w:tc>
          <w:tcPr>
            <w:tcW w:w="5949" w:type="dxa"/>
            <w:shd w:val="clear" w:color="auto" w:fill="auto"/>
          </w:tcPr>
          <w:p w14:paraId="305DA036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để phương trình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40" w:dyaOrig="405" w14:anchorId="0B0FB712">
                <v:shape id="_x0000_i23351" type="#_x0000_t75" style="width:132.3pt;height:20.1pt" o:ole="">
                  <v:imagedata r:id="rId1398" o:title=""/>
                </v:shape>
                <o:OLEObject Type="Embed" ProgID="Equation.DSMT4" ShapeID="_x0000_i23351" DrawAspect="Content" ObjectID="_1689713675" r:id="rId139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có hai nghiệm âm phân biệt?</w:t>
            </w:r>
          </w:p>
          <w:p w14:paraId="12D8065F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4EED7DF">
                <v:shape id="_x0000_i23352" type="#_x0000_t75" style="width:27.65pt;height:14.25pt" o:ole="">
                  <v:imagedata r:id="rId1400" o:title=""/>
                </v:shape>
                <o:OLEObject Type="Embed" ProgID="Equation.DSMT4" ShapeID="_x0000_i23352" DrawAspect="Content" ObjectID="_1689713676" r:id="rId140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09DC77E8">
                <v:shape id="_x0000_i23353" type="#_x0000_t75" style="width:30.15pt;height:14.25pt" o:ole="">
                  <v:imagedata r:id="rId1402" o:title=""/>
                </v:shape>
                <o:OLEObject Type="Embed" ProgID="Equation.DSMT4" ShapeID="_x0000_i23353" DrawAspect="Content" ObjectID="_1689713677" r:id="rId140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791A52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C.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69F0B65A">
                <v:shape id="_x0000_i23354" type="#_x0000_t75" style="width:46.9pt;height:31pt" o:ole="">
                  <v:imagedata r:id="rId1404" o:title=""/>
                </v:shape>
                <o:OLEObject Type="Embed" ProgID="Equation.DSMT4" ShapeID="_x0000_i23354" DrawAspect="Content" ObjectID="_1689713678" r:id="rId140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529087F1">
                <v:shape id="_x0000_i23355" type="#_x0000_t75" style="width:30.15pt;height:14.25pt" o:ole="">
                  <v:imagedata r:id="rId1406" o:title=""/>
                </v:shape>
                <o:OLEObject Type="Embed" ProgID="Equation.DSMT4" ShapeID="_x0000_i23355" DrawAspect="Content" ObjectID="_1689713679" r:id="rId140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0DBBFBF3">
                <v:shape id="_x0000_i23356" type="#_x0000_t75" style="width:46.05pt;height:14.25pt" o:ole="">
                  <v:imagedata r:id="rId1408" o:title=""/>
                </v:shape>
                <o:OLEObject Type="Embed" ProgID="Equation.DSMT4" ShapeID="_x0000_i23356" DrawAspect="Content" ObjectID="_1689713680" r:id="rId140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F36AEC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79599CD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lastRenderedPageBreak/>
              <w:t>Lời giải :......................................................................</w:t>
            </w:r>
          </w:p>
          <w:p w14:paraId="7DE41F9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39D5C3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36E895C2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lastRenderedPageBreak/>
              <w:t>......................................................................................</w:t>
            </w:r>
          </w:p>
        </w:tc>
      </w:tr>
      <w:tr w:rsidR="00BC2561" w:rsidRPr="00311C0A" w14:paraId="57F48C50" w14:textId="77777777" w:rsidTr="00BC2561">
        <w:tc>
          <w:tcPr>
            <w:tcW w:w="5949" w:type="dxa"/>
            <w:shd w:val="clear" w:color="auto" w:fill="auto"/>
          </w:tcPr>
          <w:p w14:paraId="2F335706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25: </w: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Để bất phương trình </w:t>
            </w:r>
            <w:r w:rsidRPr="00311C0A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3450" w:dyaOrig="435" w14:anchorId="7FBD531E">
                <v:shape id="_x0000_i23357" type="#_x0000_t75" style="width:172.45pt;height:21.75pt" o:ole="">
                  <v:imagedata r:id="rId1410" o:title=""/>
                </v:shape>
                <o:OLEObject Type="Embed" ProgID="Equation.DSMT4" ShapeID="_x0000_i23357" DrawAspect="Content" ObjectID="_1689713681" r:id="rId141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nghiệm đúng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35" w14:anchorId="1D2AAECB">
                <v:shape id="_x0000_i23358" type="#_x0000_t75" style="width:57.75pt;height:21.75pt" o:ole="">
                  <v:imagedata r:id="rId1412" o:title=""/>
                </v:shape>
                <o:OLEObject Type="Embed" ProgID="Equation.DSMT4" ShapeID="_x0000_i23358" DrawAspect="Content" ObjectID="_1689713682" r:id="rId141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tham số phải thỏa điều kiện:</w:t>
            </w:r>
          </w:p>
          <w:p w14:paraId="5F9E4404" w14:textId="77777777" w:rsidR="00BC2561" w:rsidRPr="00311C0A" w:rsidRDefault="00BC2561" w:rsidP="005C605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570" w:dyaOrig="285" w14:anchorId="09807632">
                <v:shape id="_x0000_i23359" type="#_x0000_t75" style="width:28.45pt;height:14.25pt" o:ole="">
                  <v:imagedata r:id="rId1414" o:title=""/>
                </v:shape>
                <o:OLEObject Type="Embed" ProgID="Equation.DSMT4" ShapeID="_x0000_i23359" DrawAspect="Content" ObjectID="_1689713683" r:id="rId141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570" w:dyaOrig="285" w14:anchorId="2043047A">
                <v:shape id="_x0000_i23360" type="#_x0000_t75" style="width:28.45pt;height:14.25pt" o:ole="">
                  <v:imagedata r:id="rId1416" o:title=""/>
                </v:shape>
                <o:OLEObject Type="Embed" ProgID="Equation.DSMT4" ShapeID="_x0000_i23360" DrawAspect="Content" ObjectID="_1689713684" r:id="rId141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570" w:dyaOrig="285" w14:anchorId="460F8B85">
                <v:shape id="_x0000_i23361" type="#_x0000_t75" style="width:28.45pt;height:14.25pt" o:ole="">
                  <v:imagedata r:id="rId1418" o:title=""/>
                </v:shape>
                <o:OLEObject Type="Embed" ProgID="Equation.DSMT4" ShapeID="_x0000_i23361" DrawAspect="Content" ObjectID="_1689713685" r:id="rId141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570" w:dyaOrig="285" w14:anchorId="5D6846EE">
                <v:shape id="_x0000_i23362" type="#_x0000_t75" style="width:28.45pt;height:14.25pt" o:ole="">
                  <v:imagedata r:id="rId1420" o:title=""/>
                </v:shape>
                <o:OLEObject Type="Embed" ProgID="Equation.DSMT4" ShapeID="_x0000_i23362" DrawAspect="Content" ObjectID="_1689713686" r:id="rId142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5A42831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15A6B85E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37FBBC73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F795A7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7D91A85A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  <w:tr w:rsidR="00BC2561" w:rsidRPr="00311C0A" w14:paraId="768A8782" w14:textId="77777777" w:rsidTr="00BC2561">
        <w:tc>
          <w:tcPr>
            <w:tcW w:w="5949" w:type="dxa"/>
            <w:shd w:val="clear" w:color="auto" w:fill="auto"/>
          </w:tcPr>
          <w:p w14:paraId="5BB7D092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26: </w: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Cho parabol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40" w:dyaOrig="405" w14:anchorId="0475FB98">
                <v:shape id="_x0000_i23363" type="#_x0000_t75" style="width:56.95pt;height:20.1pt" o:ole="">
                  <v:imagedata r:id="rId1422" o:title=""/>
                </v:shape>
                <o:OLEObject Type="Embed" ProgID="Equation.DSMT4" ShapeID="_x0000_i23363" DrawAspect="Content" ObjectID="_1689713687" r:id="rId142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và đường thẳng </w:t>
            </w:r>
            <w:r w:rsidRPr="00311C0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740" w:dyaOrig="360" w14:anchorId="3D41B59C">
                <v:shape id="_x0000_i23364" type="#_x0000_t75" style="width:87.05pt;height:18.4pt" o:ole="">
                  <v:imagedata r:id="rId1424" o:title=""/>
                </v:shape>
                <o:OLEObject Type="Embed" ProgID="Equation.DSMT4" ShapeID="_x0000_i23364" DrawAspect="Content" ObjectID="_1689713688" r:id="rId142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0" w:dyaOrig="360" w14:anchorId="1CE0EEC7">
                <v:shape id="_x0000_i23365" type="#_x0000_t75" style="width:11.7pt;height:18.4pt" o:ole="">
                  <v:imagedata r:id="rId1426" o:title=""/>
                </v:shape>
                <o:OLEObject Type="Embed" ProgID="Equation.DSMT4" ShapeID="_x0000_i23365" DrawAspect="Content" ObjectID="_1689713689" r:id="rId1427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311C0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7C34F83E">
                <v:shape id="_x0000_i23366" type="#_x0000_t75" style="width:12.55pt;height:18.4pt" o:ole="">
                  <v:imagedata r:id="rId1428" o:title=""/>
                </v:shape>
                <o:OLEObject Type="Embed" ProgID="Equation.DSMT4" ShapeID="_x0000_i23366" DrawAspect="Content" ObjectID="_1689713690" r:id="rId142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lần lượt là hoành độ giao điểm giữa hai đồ thị hàm số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7246C52">
                <v:shape id="_x0000_i23367" type="#_x0000_t75" style="width:20.95pt;height:20.1pt" o:ole="">
                  <v:imagedata r:id="rId1430" o:title=""/>
                </v:shape>
                <o:OLEObject Type="Embed" ProgID="Equation.DSMT4" ShapeID="_x0000_i23367" DrawAspect="Content" ObjectID="_1689713691" r:id="rId143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6B5C3AC3">
                <v:shape id="_x0000_i23368" type="#_x0000_t75" style="width:10.9pt;height:14.25pt" o:ole="">
                  <v:imagedata r:id="rId1432" o:title=""/>
                </v:shape>
                <o:OLEObject Type="Embed" ProgID="Equation.DSMT4" ShapeID="_x0000_i23368" DrawAspect="Content" ObjectID="_1689713692" r:id="rId143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. Tìm tất cả các giá trị của tham số </w:t>
            </w:r>
            <w:r w:rsidRPr="00311C0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4C4734CA">
                <v:shape id="_x0000_i23369" type="#_x0000_t75" style="width:12.55pt;height:10.9pt" o:ole="">
                  <v:imagedata r:id="rId1434" o:title=""/>
                </v:shape>
                <o:OLEObject Type="Embed" ProgID="Equation.DSMT4" ShapeID="_x0000_i23369" DrawAspect="Content" ObjectID="_1689713693" r:id="rId143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311C0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62C0FD3A">
                <v:shape id="_x0000_i23370" type="#_x0000_t75" style="width:87.9pt;height:20.1pt" o:ole="">
                  <v:imagedata r:id="rId1436" o:title=""/>
                </v:shape>
                <o:OLEObject Type="Embed" ProgID="Equation.DSMT4" ShapeID="_x0000_i23370" DrawAspect="Content" ObjectID="_1689713694" r:id="rId1437"/>
              </w:object>
            </w:r>
          </w:p>
          <w:p w14:paraId="35C96661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25" w:dyaOrig="405" w14:anchorId="20BF7DBA">
                <v:shape id="_x0000_i23371" type="#_x0000_t75" style="width:56.1pt;height:20.1pt" o:ole="">
                  <v:imagedata r:id="rId1438" o:title=""/>
                </v:shape>
                <o:OLEObject Type="Embed" ProgID="Equation.DSMT4" ShapeID="_x0000_i23371" DrawAspect="Content" ObjectID="_1689713695" r:id="rId1439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60" w:dyaOrig="285" w14:anchorId="6D47125F">
                <v:shape id="_x0000_i23372" type="#_x0000_t75" style="width:32.65pt;height:14.25pt" o:ole="">
                  <v:imagedata r:id="rId1440" o:title=""/>
                </v:shape>
                <o:OLEObject Type="Embed" ProgID="Equation.DSMT4" ShapeID="_x0000_i23372" DrawAspect="Content" ObjectID="_1689713696" r:id="rId1441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695BF3" w14:textId="77777777" w:rsidR="00BC2561" w:rsidRPr="00311C0A" w:rsidRDefault="00BC2561" w:rsidP="005C605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311C0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2265" w:dyaOrig="405" w14:anchorId="5A98C37E">
                <v:shape id="_x0000_i23373" type="#_x0000_t75" style="width:113pt;height:20.1pt" o:ole="">
                  <v:imagedata r:id="rId1442" o:title=""/>
                </v:shape>
                <o:OLEObject Type="Embed" ProgID="Equation.DSMT4" ShapeID="_x0000_i23373" DrawAspect="Content" ObjectID="_1689713697" r:id="rId1443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311C0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311C0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75" w:dyaOrig="405" w14:anchorId="319091B7">
                <v:shape id="_x0000_i23374" type="#_x0000_t75" style="width:48.55pt;height:20.1pt" o:ole="">
                  <v:imagedata r:id="rId1444" o:title=""/>
                </v:shape>
                <o:OLEObject Type="Embed" ProgID="Equation.DSMT4" ShapeID="_x0000_i23374" DrawAspect="Content" ObjectID="_1689713698" r:id="rId1445"/>
              </w:object>
            </w:r>
            <w:r w:rsidRPr="00311C0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F94269" w14:textId="77777777" w:rsidR="00BC2561" w:rsidRPr="00311C0A" w:rsidRDefault="00BC2561" w:rsidP="005C605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i-FI"/>
              </w:rPr>
            </w:pPr>
          </w:p>
        </w:tc>
        <w:tc>
          <w:tcPr>
            <w:tcW w:w="5000" w:type="dxa"/>
            <w:shd w:val="clear" w:color="auto" w:fill="auto"/>
          </w:tcPr>
          <w:p w14:paraId="23757469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Lời giải :......................................................................</w:t>
            </w:r>
          </w:p>
          <w:p w14:paraId="6BFFB7CF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4C3B6DF8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  <w:p w14:paraId="1EF6A0FB" w14:textId="77777777" w:rsidR="00BC2561" w:rsidRPr="00311C0A" w:rsidRDefault="00BC2561" w:rsidP="005C6056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  <w:lang w:val="fi-FI"/>
              </w:rPr>
            </w:pPr>
            <w:r w:rsidRPr="00311C0A">
              <w:rPr>
                <w:rFonts w:ascii="Chu Van An" w:hAnsi="Chu Van An" w:cs="Chu Van An"/>
                <w:color w:val="0000FF"/>
                <w:sz w:val="20"/>
                <w:lang w:val="fi-FI"/>
              </w:rPr>
              <w:t>......................................................................................</w:t>
            </w:r>
          </w:p>
        </w:tc>
      </w:tr>
    </w:tbl>
    <w:p w14:paraId="74C989DE" w14:textId="77777777" w:rsidR="00D52023" w:rsidRPr="00920492" w:rsidRDefault="00D52023" w:rsidP="00D83895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</w:rPr>
      </w:pPr>
    </w:p>
    <w:sectPr w:rsidR="00D52023" w:rsidRPr="00920492" w:rsidSect="00CD05B3">
      <w:headerReference w:type="default" r:id="rId1446"/>
      <w:footerReference w:type="default" r:id="rId1447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B25ED9" w14:textId="77777777" w:rsidR="001F709B" w:rsidRDefault="001F709B" w:rsidP="0032639E">
      <w:pPr>
        <w:spacing w:after="0" w:line="240" w:lineRule="auto"/>
      </w:pPr>
      <w:r>
        <w:separator/>
      </w:r>
    </w:p>
  </w:endnote>
  <w:endnote w:type="continuationSeparator" w:id="0">
    <w:p w14:paraId="68100042" w14:textId="77777777" w:rsidR="001F709B" w:rsidRDefault="001F709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9B68B3" w14:textId="77777777" w:rsidR="001F709B" w:rsidRDefault="001F709B" w:rsidP="0032639E">
      <w:pPr>
        <w:spacing w:after="0" w:line="240" w:lineRule="auto"/>
      </w:pPr>
      <w:r>
        <w:separator/>
      </w:r>
    </w:p>
  </w:footnote>
  <w:footnote w:type="continuationSeparator" w:id="0">
    <w:p w14:paraId="0DC147C6" w14:textId="77777777" w:rsidR="001F709B" w:rsidRDefault="001F709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55" type="#_x0000_t75" style="width:450.4pt;height:450.4pt" o:bullet="t">
        <v:imagedata r:id="rId1" o:title="fa-check-square-o_600"/>
      </v:shape>
    </w:pict>
  </w:numPicBullet>
  <w:abstractNum w:abstractNumId="0" w15:restartNumberingAfterBreak="0">
    <w:nsid w:val="0DE248E5"/>
    <w:multiLevelType w:val="hybridMultilevel"/>
    <w:tmpl w:val="63CCFB56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F24382"/>
    <w:multiLevelType w:val="hybridMultilevel"/>
    <w:tmpl w:val="D2B05174"/>
    <w:lvl w:ilvl="0" w:tplc="9178368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3B26A4"/>
    <w:multiLevelType w:val="hybridMultilevel"/>
    <w:tmpl w:val="90F2012A"/>
    <w:lvl w:ilvl="0" w:tplc="879A93DC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" w15:restartNumberingAfterBreak="0">
    <w:nsid w:val="2A9E1E55"/>
    <w:multiLevelType w:val="hybridMultilevel"/>
    <w:tmpl w:val="CF96449E"/>
    <w:lvl w:ilvl="0" w:tplc="838023B4">
      <w:start w:val="1"/>
      <w:numFmt w:val="bullet"/>
      <w:lvlText w:val=""/>
      <w:lvlPicBulletId w:val="0"/>
      <w:lvlJc w:val="left"/>
      <w:pPr>
        <w:ind w:left="130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66" w:hanging="360"/>
      </w:pPr>
      <w:rPr>
        <w:rFonts w:ascii="Wingdings" w:hAnsi="Wingdings" w:hint="default"/>
      </w:rPr>
    </w:lvl>
  </w:abstractNum>
  <w:abstractNum w:abstractNumId="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035A2F"/>
    <w:multiLevelType w:val="hybridMultilevel"/>
    <w:tmpl w:val="CD0CCBA0"/>
    <w:lvl w:ilvl="0" w:tplc="879A93DC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6" w15:restartNumberingAfterBreak="0">
    <w:nsid w:val="500E74DE"/>
    <w:multiLevelType w:val="hybridMultilevel"/>
    <w:tmpl w:val="71425F3A"/>
    <w:lvl w:ilvl="0" w:tplc="8D6025CA">
      <w:start w:val="1"/>
      <w:numFmt w:val="bullet"/>
      <w:lvlText w:val=""/>
      <w:lvlJc w:val="left"/>
      <w:pPr>
        <w:ind w:left="138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7" w15:restartNumberingAfterBreak="0">
    <w:nsid w:val="51420B1F"/>
    <w:multiLevelType w:val="hybridMultilevel"/>
    <w:tmpl w:val="B7AAA6FE"/>
    <w:lvl w:ilvl="0" w:tplc="21201340">
      <w:start w:val="1"/>
      <w:numFmt w:val="decimal"/>
      <w:pStyle w:val="000-Bi-normal"/>
      <w:suff w:val="space"/>
      <w:lvlText w:val="Bài %1."/>
      <w:lvlJc w:val="left"/>
      <w:pPr>
        <w:ind w:left="1418" w:firstLine="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BC601DF2">
      <w:start w:val="1"/>
      <w:numFmt w:val="lowerLetter"/>
      <w:lvlText w:val="%2."/>
      <w:lvlJc w:val="left"/>
      <w:pPr>
        <w:ind w:left="1440" w:hanging="360"/>
      </w:pPr>
    </w:lvl>
    <w:lvl w:ilvl="2" w:tplc="44EC683C">
      <w:start w:val="1"/>
      <w:numFmt w:val="lowerRoman"/>
      <w:lvlText w:val="%3."/>
      <w:lvlJc w:val="right"/>
      <w:pPr>
        <w:ind w:left="2160" w:hanging="180"/>
      </w:pPr>
    </w:lvl>
    <w:lvl w:ilvl="3" w:tplc="5CC09FF8">
      <w:start w:val="1"/>
      <w:numFmt w:val="decimal"/>
      <w:lvlText w:val="%4."/>
      <w:lvlJc w:val="left"/>
      <w:pPr>
        <w:ind w:left="2880" w:hanging="360"/>
      </w:pPr>
    </w:lvl>
    <w:lvl w:ilvl="4" w:tplc="6172DFD2">
      <w:start w:val="1"/>
      <w:numFmt w:val="lowerLetter"/>
      <w:lvlText w:val="%5."/>
      <w:lvlJc w:val="left"/>
      <w:pPr>
        <w:ind w:left="3600" w:hanging="360"/>
      </w:pPr>
    </w:lvl>
    <w:lvl w:ilvl="5" w:tplc="1498851A">
      <w:start w:val="1"/>
      <w:numFmt w:val="lowerRoman"/>
      <w:lvlText w:val="%6."/>
      <w:lvlJc w:val="right"/>
      <w:pPr>
        <w:ind w:left="4320" w:hanging="180"/>
      </w:pPr>
    </w:lvl>
    <w:lvl w:ilvl="6" w:tplc="94D409A2">
      <w:start w:val="1"/>
      <w:numFmt w:val="decimal"/>
      <w:lvlText w:val="%7."/>
      <w:lvlJc w:val="left"/>
      <w:pPr>
        <w:ind w:left="5040" w:hanging="360"/>
      </w:pPr>
    </w:lvl>
    <w:lvl w:ilvl="7" w:tplc="DB3E6F90">
      <w:start w:val="1"/>
      <w:numFmt w:val="lowerLetter"/>
      <w:lvlText w:val="%8."/>
      <w:lvlJc w:val="left"/>
      <w:pPr>
        <w:ind w:left="5760" w:hanging="360"/>
      </w:pPr>
    </w:lvl>
    <w:lvl w:ilvl="8" w:tplc="5978B01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445CCB"/>
    <w:multiLevelType w:val="hybridMultilevel"/>
    <w:tmpl w:val="1E12029C"/>
    <w:lvl w:ilvl="0" w:tplc="838023B4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" w15:restartNumberingAfterBreak="0">
    <w:nsid w:val="51612B7B"/>
    <w:multiLevelType w:val="hybridMultilevel"/>
    <w:tmpl w:val="7F20611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C10E60"/>
    <w:multiLevelType w:val="hybridMultilevel"/>
    <w:tmpl w:val="312CCDC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70223F"/>
    <w:multiLevelType w:val="hybridMultilevel"/>
    <w:tmpl w:val="EFCCF0E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396DBA"/>
    <w:multiLevelType w:val="hybridMultilevel"/>
    <w:tmpl w:val="B0E8616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C85042"/>
    <w:multiLevelType w:val="hybridMultilevel"/>
    <w:tmpl w:val="57F841F0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7F570AB0"/>
    <w:multiLevelType w:val="hybridMultilevel"/>
    <w:tmpl w:val="32007F96"/>
    <w:lvl w:ilvl="0" w:tplc="B338F0E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7"/>
  </w:num>
  <w:num w:numId="4">
    <w:abstractNumId w:val="10"/>
  </w:num>
  <w:num w:numId="5">
    <w:abstractNumId w:val="12"/>
  </w:num>
  <w:num w:numId="6">
    <w:abstractNumId w:val="5"/>
  </w:num>
  <w:num w:numId="7">
    <w:abstractNumId w:val="2"/>
  </w:num>
  <w:num w:numId="8">
    <w:abstractNumId w:val="6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3"/>
  </w:num>
  <w:num w:numId="12">
    <w:abstractNumId w:val="14"/>
  </w:num>
  <w:num w:numId="13">
    <w:abstractNumId w:val="0"/>
  </w:num>
  <w:num w:numId="14">
    <w:abstractNumId w:val="8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37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330D"/>
    <w:rsid w:val="000845CC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C4D8D"/>
    <w:rsid w:val="000D2819"/>
    <w:rsid w:val="000D41F8"/>
    <w:rsid w:val="000E1D60"/>
    <w:rsid w:val="000E72CE"/>
    <w:rsid w:val="000F49F0"/>
    <w:rsid w:val="000F53E0"/>
    <w:rsid w:val="00107110"/>
    <w:rsid w:val="00115773"/>
    <w:rsid w:val="00121752"/>
    <w:rsid w:val="00122502"/>
    <w:rsid w:val="00131218"/>
    <w:rsid w:val="00141FB6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1F709B"/>
    <w:rsid w:val="00206438"/>
    <w:rsid w:val="0022322B"/>
    <w:rsid w:val="002242FF"/>
    <w:rsid w:val="0022788A"/>
    <w:rsid w:val="00232977"/>
    <w:rsid w:val="00232A8D"/>
    <w:rsid w:val="00233DAE"/>
    <w:rsid w:val="0025282B"/>
    <w:rsid w:val="00253050"/>
    <w:rsid w:val="00265ED0"/>
    <w:rsid w:val="0026702D"/>
    <w:rsid w:val="0028087F"/>
    <w:rsid w:val="00292110"/>
    <w:rsid w:val="002A79D6"/>
    <w:rsid w:val="002B1042"/>
    <w:rsid w:val="002C6C98"/>
    <w:rsid w:val="002D1A12"/>
    <w:rsid w:val="002D4C9E"/>
    <w:rsid w:val="002D5280"/>
    <w:rsid w:val="002E5BA3"/>
    <w:rsid w:val="002F0399"/>
    <w:rsid w:val="002F2032"/>
    <w:rsid w:val="00300E04"/>
    <w:rsid w:val="0030160E"/>
    <w:rsid w:val="00301A14"/>
    <w:rsid w:val="003051AA"/>
    <w:rsid w:val="003239E8"/>
    <w:rsid w:val="0032639E"/>
    <w:rsid w:val="00330683"/>
    <w:rsid w:val="0033409D"/>
    <w:rsid w:val="003346F3"/>
    <w:rsid w:val="00350306"/>
    <w:rsid w:val="00350318"/>
    <w:rsid w:val="00373D4D"/>
    <w:rsid w:val="00385CB0"/>
    <w:rsid w:val="003947A9"/>
    <w:rsid w:val="00396E63"/>
    <w:rsid w:val="003A077F"/>
    <w:rsid w:val="003A7C24"/>
    <w:rsid w:val="003B5406"/>
    <w:rsid w:val="003B6848"/>
    <w:rsid w:val="003C5D82"/>
    <w:rsid w:val="003D0C7F"/>
    <w:rsid w:val="003D49A2"/>
    <w:rsid w:val="003E533C"/>
    <w:rsid w:val="003F5E66"/>
    <w:rsid w:val="004063DF"/>
    <w:rsid w:val="0041181E"/>
    <w:rsid w:val="004152E1"/>
    <w:rsid w:val="00420B6C"/>
    <w:rsid w:val="00421729"/>
    <w:rsid w:val="004219D4"/>
    <w:rsid w:val="00423C4E"/>
    <w:rsid w:val="0042620E"/>
    <w:rsid w:val="00432F49"/>
    <w:rsid w:val="00433B15"/>
    <w:rsid w:val="0043452A"/>
    <w:rsid w:val="00440247"/>
    <w:rsid w:val="0044425E"/>
    <w:rsid w:val="00452C2F"/>
    <w:rsid w:val="00457DE4"/>
    <w:rsid w:val="00460B37"/>
    <w:rsid w:val="0046180A"/>
    <w:rsid w:val="004A24A4"/>
    <w:rsid w:val="004B3B60"/>
    <w:rsid w:val="004B7039"/>
    <w:rsid w:val="004C17DC"/>
    <w:rsid w:val="004C232E"/>
    <w:rsid w:val="004C3B41"/>
    <w:rsid w:val="004C56B6"/>
    <w:rsid w:val="004D02F1"/>
    <w:rsid w:val="004D52A5"/>
    <w:rsid w:val="004D551D"/>
    <w:rsid w:val="004D5557"/>
    <w:rsid w:val="004E63D1"/>
    <w:rsid w:val="004F3836"/>
    <w:rsid w:val="004F4E04"/>
    <w:rsid w:val="00501A08"/>
    <w:rsid w:val="00502FF1"/>
    <w:rsid w:val="00504870"/>
    <w:rsid w:val="0053451E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67114"/>
    <w:rsid w:val="00567E94"/>
    <w:rsid w:val="005709ED"/>
    <w:rsid w:val="00570BE1"/>
    <w:rsid w:val="00571503"/>
    <w:rsid w:val="0058239D"/>
    <w:rsid w:val="00585611"/>
    <w:rsid w:val="005903E5"/>
    <w:rsid w:val="00591202"/>
    <w:rsid w:val="00596419"/>
    <w:rsid w:val="005A1C22"/>
    <w:rsid w:val="005A6FC5"/>
    <w:rsid w:val="005B0852"/>
    <w:rsid w:val="005B299F"/>
    <w:rsid w:val="005B2EC9"/>
    <w:rsid w:val="005B34D2"/>
    <w:rsid w:val="005C00FF"/>
    <w:rsid w:val="005C3816"/>
    <w:rsid w:val="005C7493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30D02"/>
    <w:rsid w:val="00631BA7"/>
    <w:rsid w:val="006355E3"/>
    <w:rsid w:val="00652C50"/>
    <w:rsid w:val="00654DBE"/>
    <w:rsid w:val="00655B0B"/>
    <w:rsid w:val="00661AB0"/>
    <w:rsid w:val="006638C8"/>
    <w:rsid w:val="006804BC"/>
    <w:rsid w:val="00683573"/>
    <w:rsid w:val="00691F19"/>
    <w:rsid w:val="00697065"/>
    <w:rsid w:val="006A059C"/>
    <w:rsid w:val="006A4235"/>
    <w:rsid w:val="006B3829"/>
    <w:rsid w:val="006B6F22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47CFD"/>
    <w:rsid w:val="00751B81"/>
    <w:rsid w:val="00751DEA"/>
    <w:rsid w:val="0075402F"/>
    <w:rsid w:val="0075488E"/>
    <w:rsid w:val="00761AFE"/>
    <w:rsid w:val="00766F59"/>
    <w:rsid w:val="00776B36"/>
    <w:rsid w:val="00776B60"/>
    <w:rsid w:val="00781DB2"/>
    <w:rsid w:val="00787980"/>
    <w:rsid w:val="0079191C"/>
    <w:rsid w:val="0079343A"/>
    <w:rsid w:val="007960DB"/>
    <w:rsid w:val="00797DA4"/>
    <w:rsid w:val="007A423D"/>
    <w:rsid w:val="007C367C"/>
    <w:rsid w:val="007C4797"/>
    <w:rsid w:val="007D24F5"/>
    <w:rsid w:val="007E00ED"/>
    <w:rsid w:val="007E1B31"/>
    <w:rsid w:val="007E6452"/>
    <w:rsid w:val="007E7823"/>
    <w:rsid w:val="007F3458"/>
    <w:rsid w:val="007F3815"/>
    <w:rsid w:val="007F5E58"/>
    <w:rsid w:val="00803980"/>
    <w:rsid w:val="0081707D"/>
    <w:rsid w:val="008172CE"/>
    <w:rsid w:val="008217F3"/>
    <w:rsid w:val="008253CA"/>
    <w:rsid w:val="00825F5A"/>
    <w:rsid w:val="0082772C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A64F9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0492"/>
    <w:rsid w:val="00921881"/>
    <w:rsid w:val="00924BB7"/>
    <w:rsid w:val="00926D1A"/>
    <w:rsid w:val="00937568"/>
    <w:rsid w:val="00943E78"/>
    <w:rsid w:val="00944EE0"/>
    <w:rsid w:val="00944F27"/>
    <w:rsid w:val="00952A8E"/>
    <w:rsid w:val="009537C2"/>
    <w:rsid w:val="00956037"/>
    <w:rsid w:val="00957579"/>
    <w:rsid w:val="009619AC"/>
    <w:rsid w:val="00993994"/>
    <w:rsid w:val="0099612B"/>
    <w:rsid w:val="009A1347"/>
    <w:rsid w:val="009A633C"/>
    <w:rsid w:val="009A7D9C"/>
    <w:rsid w:val="009B4CE0"/>
    <w:rsid w:val="009C3151"/>
    <w:rsid w:val="009C640E"/>
    <w:rsid w:val="009D0C98"/>
    <w:rsid w:val="009E41A3"/>
    <w:rsid w:val="009E6938"/>
    <w:rsid w:val="00A028EA"/>
    <w:rsid w:val="00A0396E"/>
    <w:rsid w:val="00A172AC"/>
    <w:rsid w:val="00A257A5"/>
    <w:rsid w:val="00A31A81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A5B8E"/>
    <w:rsid w:val="00AA63DD"/>
    <w:rsid w:val="00AC542C"/>
    <w:rsid w:val="00AC78FE"/>
    <w:rsid w:val="00AE2F62"/>
    <w:rsid w:val="00AF24C9"/>
    <w:rsid w:val="00B0421A"/>
    <w:rsid w:val="00B07CD6"/>
    <w:rsid w:val="00B1733D"/>
    <w:rsid w:val="00B20FF0"/>
    <w:rsid w:val="00B27C0E"/>
    <w:rsid w:val="00B36224"/>
    <w:rsid w:val="00B36478"/>
    <w:rsid w:val="00B40311"/>
    <w:rsid w:val="00B40FE1"/>
    <w:rsid w:val="00B43795"/>
    <w:rsid w:val="00B50701"/>
    <w:rsid w:val="00B52447"/>
    <w:rsid w:val="00B5509B"/>
    <w:rsid w:val="00B619A8"/>
    <w:rsid w:val="00B64C6F"/>
    <w:rsid w:val="00B73801"/>
    <w:rsid w:val="00B73CA2"/>
    <w:rsid w:val="00B851AE"/>
    <w:rsid w:val="00B85846"/>
    <w:rsid w:val="00B92A5C"/>
    <w:rsid w:val="00B95D7D"/>
    <w:rsid w:val="00BB0466"/>
    <w:rsid w:val="00BB08BC"/>
    <w:rsid w:val="00BB0B95"/>
    <w:rsid w:val="00BB1BC2"/>
    <w:rsid w:val="00BB36F4"/>
    <w:rsid w:val="00BC2561"/>
    <w:rsid w:val="00BC690F"/>
    <w:rsid w:val="00BC74CF"/>
    <w:rsid w:val="00BD1060"/>
    <w:rsid w:val="00BD217B"/>
    <w:rsid w:val="00BD2435"/>
    <w:rsid w:val="00BD6DAF"/>
    <w:rsid w:val="00BD7A81"/>
    <w:rsid w:val="00BE4551"/>
    <w:rsid w:val="00BF7167"/>
    <w:rsid w:val="00C04D89"/>
    <w:rsid w:val="00C0619D"/>
    <w:rsid w:val="00C1207B"/>
    <w:rsid w:val="00C12161"/>
    <w:rsid w:val="00C1462E"/>
    <w:rsid w:val="00C15C08"/>
    <w:rsid w:val="00C20390"/>
    <w:rsid w:val="00C20D51"/>
    <w:rsid w:val="00C36EEC"/>
    <w:rsid w:val="00C4244D"/>
    <w:rsid w:val="00C50E43"/>
    <w:rsid w:val="00C548EC"/>
    <w:rsid w:val="00C67245"/>
    <w:rsid w:val="00C753A9"/>
    <w:rsid w:val="00C85B87"/>
    <w:rsid w:val="00C917ED"/>
    <w:rsid w:val="00C944DD"/>
    <w:rsid w:val="00CA1202"/>
    <w:rsid w:val="00CC3123"/>
    <w:rsid w:val="00CC6A0E"/>
    <w:rsid w:val="00CD05B3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2023"/>
    <w:rsid w:val="00D562AE"/>
    <w:rsid w:val="00D60555"/>
    <w:rsid w:val="00D64C53"/>
    <w:rsid w:val="00D77153"/>
    <w:rsid w:val="00D801F3"/>
    <w:rsid w:val="00D83895"/>
    <w:rsid w:val="00D844E5"/>
    <w:rsid w:val="00D9055B"/>
    <w:rsid w:val="00DA5956"/>
    <w:rsid w:val="00DB1937"/>
    <w:rsid w:val="00DB2512"/>
    <w:rsid w:val="00DC10A6"/>
    <w:rsid w:val="00DC5BE1"/>
    <w:rsid w:val="00DC7D71"/>
    <w:rsid w:val="00DD6C3A"/>
    <w:rsid w:val="00DD79F1"/>
    <w:rsid w:val="00DE0E8D"/>
    <w:rsid w:val="00DE2970"/>
    <w:rsid w:val="00DE372C"/>
    <w:rsid w:val="00DF09E7"/>
    <w:rsid w:val="00E052CB"/>
    <w:rsid w:val="00E07383"/>
    <w:rsid w:val="00E14169"/>
    <w:rsid w:val="00E16942"/>
    <w:rsid w:val="00E20EF2"/>
    <w:rsid w:val="00E24929"/>
    <w:rsid w:val="00E25E92"/>
    <w:rsid w:val="00E437D5"/>
    <w:rsid w:val="00E46779"/>
    <w:rsid w:val="00E47136"/>
    <w:rsid w:val="00E50DBD"/>
    <w:rsid w:val="00E51D2F"/>
    <w:rsid w:val="00E61A5A"/>
    <w:rsid w:val="00E62F77"/>
    <w:rsid w:val="00E66FBE"/>
    <w:rsid w:val="00E800E8"/>
    <w:rsid w:val="00E85D5F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3C42"/>
    <w:rsid w:val="00EB62CD"/>
    <w:rsid w:val="00EC1760"/>
    <w:rsid w:val="00EC58DB"/>
    <w:rsid w:val="00EC5D1C"/>
    <w:rsid w:val="00EC6BF1"/>
    <w:rsid w:val="00ED000C"/>
    <w:rsid w:val="00ED1E10"/>
    <w:rsid w:val="00ED2891"/>
    <w:rsid w:val="00ED4038"/>
    <w:rsid w:val="00EF227A"/>
    <w:rsid w:val="00EF47DA"/>
    <w:rsid w:val="00F12E3A"/>
    <w:rsid w:val="00F16539"/>
    <w:rsid w:val="00F16982"/>
    <w:rsid w:val="00F238F3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2510"/>
    <w:rsid w:val="00F94F60"/>
    <w:rsid w:val="00F965D8"/>
    <w:rsid w:val="00FA0737"/>
    <w:rsid w:val="00FA0CB6"/>
    <w:rsid w:val="00FA2C5C"/>
    <w:rsid w:val="00FA5FCF"/>
    <w:rsid w:val="00FB19F9"/>
    <w:rsid w:val="00FC0E76"/>
    <w:rsid w:val="00FC1512"/>
    <w:rsid w:val="00FC64FA"/>
    <w:rsid w:val="00FC7BD5"/>
    <w:rsid w:val="00FE65FC"/>
    <w:rsid w:val="00FF5081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61"/>
    <o:shapelayout v:ext="edit">
      <o:idmap v:ext="edit" data="1,3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fontstyle01">
    <w:name w:val="fontstyle01"/>
    <w:basedOn w:val="DefaultParagraphFont"/>
    <w:rsid w:val="00B20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E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DE372C"/>
    <w:rPr>
      <w:rFonts w:ascii="Tahoma" w:hAnsi="Tahoma" w:cs="Tahoma"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DE372C"/>
    <w:pPr>
      <w:keepNext/>
      <w:keepLines/>
      <w:numPr>
        <w:numId w:val="3"/>
      </w:numPr>
      <w:spacing w:before="240" w:after="100" w:afterAutospacing="1" w:line="254" w:lineRule="auto"/>
      <w:outlineLvl w:val="2"/>
    </w:pPr>
    <w:rPr>
      <w:rFonts w:ascii="Tahoma" w:hAnsi="Tahoma" w:cs="Tahoma"/>
      <w:kern w:val="2"/>
      <w:sz w:val="24"/>
      <w:szCs w:val="24"/>
    </w:rPr>
  </w:style>
  <w:style w:type="character" w:customStyle="1" w:styleId="Vnbnnidung">
    <w:name w:val="Văn bản nội dung_"/>
    <w:link w:val="Vnbnnidung0"/>
    <w:locked/>
    <w:rsid w:val="00BB08BC"/>
    <w:rPr>
      <w:rFonts w:ascii="Calibri" w:eastAsia="Calibri" w:hAnsi="Calibri" w:cs="Calibr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BB08BC"/>
    <w:pPr>
      <w:widowControl w:val="0"/>
      <w:shd w:val="clear" w:color="auto" w:fill="FFFFFF"/>
      <w:spacing w:after="0" w:line="288" w:lineRule="auto"/>
      <w:jc w:val="both"/>
    </w:pPr>
    <w:rPr>
      <w:rFonts w:ascii="Calibri" w:eastAsia="Calibri" w:hAnsi="Calibri" w:cs="Calibri"/>
    </w:rPr>
  </w:style>
  <w:style w:type="paragraph" w:customStyle="1" w:styleId="msonormalcxspmiddle">
    <w:name w:val="msonormalcxspmiddle"/>
    <w:basedOn w:val="Normal"/>
    <w:rsid w:val="009204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8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86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image" Target="media/image70.wmf"/><Relationship Id="rId268" Type="http://schemas.openxmlformats.org/officeDocument/2006/relationships/oleObject" Target="embeddings/oleObject145.bin"/><Relationship Id="rId475" Type="http://schemas.openxmlformats.org/officeDocument/2006/relationships/image" Target="media/image219.wmf"/><Relationship Id="rId682" Type="http://schemas.openxmlformats.org/officeDocument/2006/relationships/oleObject" Target="embeddings/oleObject352.bin"/><Relationship Id="rId128" Type="http://schemas.openxmlformats.org/officeDocument/2006/relationships/oleObject" Target="embeddings/oleObject73.bin"/><Relationship Id="rId335" Type="http://schemas.openxmlformats.org/officeDocument/2006/relationships/image" Target="media/image151.wmf"/><Relationship Id="rId542" Type="http://schemas.openxmlformats.org/officeDocument/2006/relationships/oleObject" Target="embeddings/oleObject284.bin"/><Relationship Id="rId987" Type="http://schemas.openxmlformats.org/officeDocument/2006/relationships/image" Target="media/image472.wmf"/><Relationship Id="rId1172" Type="http://schemas.openxmlformats.org/officeDocument/2006/relationships/oleObject" Target="embeddings/oleObject604.bin"/><Relationship Id="rId402" Type="http://schemas.openxmlformats.org/officeDocument/2006/relationships/oleObject" Target="embeddings/oleObject212.bin"/><Relationship Id="rId847" Type="http://schemas.openxmlformats.org/officeDocument/2006/relationships/image" Target="media/image407.wmf"/><Relationship Id="rId1032" Type="http://schemas.openxmlformats.org/officeDocument/2006/relationships/image" Target="media/image494.wmf"/><Relationship Id="rId707" Type="http://schemas.openxmlformats.org/officeDocument/2006/relationships/image" Target="media/image337.wmf"/><Relationship Id="rId914" Type="http://schemas.openxmlformats.org/officeDocument/2006/relationships/oleObject" Target="embeddings/oleObject468.bin"/><Relationship Id="rId1337" Type="http://schemas.openxmlformats.org/officeDocument/2006/relationships/oleObject" Target="embeddings/oleObject689.bin"/><Relationship Id="rId43" Type="http://schemas.openxmlformats.org/officeDocument/2006/relationships/oleObject" Target="embeddings/oleObject21.bin"/><Relationship Id="rId1404" Type="http://schemas.openxmlformats.org/officeDocument/2006/relationships/image" Target="media/image676.wmf"/><Relationship Id="rId192" Type="http://schemas.openxmlformats.org/officeDocument/2006/relationships/image" Target="media/image78.wmf"/><Relationship Id="rId497" Type="http://schemas.openxmlformats.org/officeDocument/2006/relationships/image" Target="media/image230.wmf"/><Relationship Id="rId357" Type="http://schemas.openxmlformats.org/officeDocument/2006/relationships/image" Target="media/image162.wmf"/><Relationship Id="rId1194" Type="http://schemas.openxmlformats.org/officeDocument/2006/relationships/image" Target="media/image571.wmf"/><Relationship Id="rId217" Type="http://schemas.openxmlformats.org/officeDocument/2006/relationships/oleObject" Target="embeddings/oleObject121.bin"/><Relationship Id="rId564" Type="http://schemas.openxmlformats.org/officeDocument/2006/relationships/oleObject" Target="embeddings/oleObject295.bin"/><Relationship Id="rId771" Type="http://schemas.openxmlformats.org/officeDocument/2006/relationships/image" Target="media/image369.wmf"/><Relationship Id="rId869" Type="http://schemas.openxmlformats.org/officeDocument/2006/relationships/image" Target="media/image418.wmf"/><Relationship Id="rId424" Type="http://schemas.openxmlformats.org/officeDocument/2006/relationships/oleObject" Target="embeddings/oleObject224.bin"/><Relationship Id="rId631" Type="http://schemas.openxmlformats.org/officeDocument/2006/relationships/image" Target="media/image297.wmf"/><Relationship Id="rId729" Type="http://schemas.openxmlformats.org/officeDocument/2006/relationships/image" Target="media/image348.wmf"/><Relationship Id="rId1054" Type="http://schemas.openxmlformats.org/officeDocument/2006/relationships/oleObject" Target="embeddings/oleObject545.bin"/><Relationship Id="rId1261" Type="http://schemas.openxmlformats.org/officeDocument/2006/relationships/oleObject" Target="embeddings/oleObject651.bin"/><Relationship Id="rId1359" Type="http://schemas.openxmlformats.org/officeDocument/2006/relationships/image" Target="media/image654.wmf"/><Relationship Id="rId936" Type="http://schemas.openxmlformats.org/officeDocument/2006/relationships/oleObject" Target="embeddings/oleObject479.bin"/><Relationship Id="rId1121" Type="http://schemas.openxmlformats.org/officeDocument/2006/relationships/image" Target="media/image537.wmf"/><Relationship Id="rId1219" Type="http://schemas.openxmlformats.org/officeDocument/2006/relationships/oleObject" Target="embeddings/oleObject630.bin"/><Relationship Id="rId65" Type="http://schemas.openxmlformats.org/officeDocument/2006/relationships/oleObject" Target="embeddings/oleObject35.bin"/><Relationship Id="rId1426" Type="http://schemas.openxmlformats.org/officeDocument/2006/relationships/image" Target="media/image687.wmf"/><Relationship Id="rId281" Type="http://schemas.openxmlformats.org/officeDocument/2006/relationships/image" Target="media/image124.wmf"/><Relationship Id="rId141" Type="http://schemas.openxmlformats.org/officeDocument/2006/relationships/image" Target="media/image55.wmf"/><Relationship Id="rId379" Type="http://schemas.openxmlformats.org/officeDocument/2006/relationships/image" Target="media/image173.wmf"/><Relationship Id="rId586" Type="http://schemas.openxmlformats.org/officeDocument/2006/relationships/oleObject" Target="embeddings/oleObject306.bin"/><Relationship Id="rId793" Type="http://schemas.openxmlformats.org/officeDocument/2006/relationships/image" Target="media/image380.wmf"/><Relationship Id="rId7" Type="http://schemas.openxmlformats.org/officeDocument/2006/relationships/endnotes" Target="endnotes.xml"/><Relationship Id="rId239" Type="http://schemas.openxmlformats.org/officeDocument/2006/relationships/oleObject" Target="embeddings/oleObject132.bin"/><Relationship Id="rId446" Type="http://schemas.openxmlformats.org/officeDocument/2006/relationships/oleObject" Target="embeddings/oleObject236.bin"/><Relationship Id="rId653" Type="http://schemas.openxmlformats.org/officeDocument/2006/relationships/image" Target="media/image308.wmf"/><Relationship Id="rId1076" Type="http://schemas.openxmlformats.org/officeDocument/2006/relationships/oleObject" Target="embeddings/oleObject556.bin"/><Relationship Id="rId1283" Type="http://schemas.openxmlformats.org/officeDocument/2006/relationships/oleObject" Target="embeddings/oleObject662.bin"/><Relationship Id="rId306" Type="http://schemas.openxmlformats.org/officeDocument/2006/relationships/image" Target="media/image137.wmf"/><Relationship Id="rId860" Type="http://schemas.openxmlformats.org/officeDocument/2006/relationships/oleObject" Target="embeddings/oleObject441.bin"/><Relationship Id="rId958" Type="http://schemas.openxmlformats.org/officeDocument/2006/relationships/oleObject" Target="embeddings/oleObject495.bin"/><Relationship Id="rId1143" Type="http://schemas.openxmlformats.org/officeDocument/2006/relationships/image" Target="media/image548.wmf"/><Relationship Id="rId87" Type="http://schemas.openxmlformats.org/officeDocument/2006/relationships/oleObject" Target="embeddings/oleObject50.bin"/><Relationship Id="rId513" Type="http://schemas.openxmlformats.org/officeDocument/2006/relationships/image" Target="media/image238.wmf"/><Relationship Id="rId720" Type="http://schemas.openxmlformats.org/officeDocument/2006/relationships/oleObject" Target="embeddings/oleObject371.bin"/><Relationship Id="rId818" Type="http://schemas.openxmlformats.org/officeDocument/2006/relationships/oleObject" Target="embeddings/oleObject420.bin"/><Relationship Id="rId1350" Type="http://schemas.openxmlformats.org/officeDocument/2006/relationships/oleObject" Target="embeddings/oleObject695.bin"/><Relationship Id="rId1448" Type="http://schemas.openxmlformats.org/officeDocument/2006/relationships/fontTable" Target="fontTable.xml"/><Relationship Id="rId1003" Type="http://schemas.openxmlformats.org/officeDocument/2006/relationships/oleObject" Target="embeddings/oleObject518.bin"/><Relationship Id="rId1210" Type="http://schemas.openxmlformats.org/officeDocument/2006/relationships/image" Target="media/image579.wmf"/><Relationship Id="rId1308" Type="http://schemas.openxmlformats.org/officeDocument/2006/relationships/image" Target="media/image628.wmf"/><Relationship Id="rId14" Type="http://schemas.openxmlformats.org/officeDocument/2006/relationships/image" Target="media/image6.wmf"/><Relationship Id="rId163" Type="http://schemas.openxmlformats.org/officeDocument/2006/relationships/oleObject" Target="embeddings/oleObject93.bin"/><Relationship Id="rId370" Type="http://schemas.openxmlformats.org/officeDocument/2006/relationships/oleObject" Target="embeddings/oleObject196.bin"/><Relationship Id="rId230" Type="http://schemas.openxmlformats.org/officeDocument/2006/relationships/image" Target="media/image97.wmf"/><Relationship Id="rId468" Type="http://schemas.openxmlformats.org/officeDocument/2006/relationships/oleObject" Target="embeddings/oleObject247.bin"/><Relationship Id="rId675" Type="http://schemas.openxmlformats.org/officeDocument/2006/relationships/image" Target="media/image321.wmf"/><Relationship Id="rId882" Type="http://schemas.openxmlformats.org/officeDocument/2006/relationships/oleObject" Target="embeddings/oleObject452.bin"/><Relationship Id="rId1098" Type="http://schemas.openxmlformats.org/officeDocument/2006/relationships/oleObject" Target="embeddings/oleObject567.bin"/><Relationship Id="rId328" Type="http://schemas.openxmlformats.org/officeDocument/2006/relationships/oleObject" Target="embeddings/oleObject175.bin"/><Relationship Id="rId535" Type="http://schemas.openxmlformats.org/officeDocument/2006/relationships/image" Target="media/image249.wmf"/><Relationship Id="rId742" Type="http://schemas.openxmlformats.org/officeDocument/2006/relationships/oleObject" Target="embeddings/oleObject382.bin"/><Relationship Id="rId1165" Type="http://schemas.openxmlformats.org/officeDocument/2006/relationships/image" Target="media/image559.wmf"/><Relationship Id="rId1372" Type="http://schemas.openxmlformats.org/officeDocument/2006/relationships/image" Target="media/image660.wmf"/><Relationship Id="rId602" Type="http://schemas.openxmlformats.org/officeDocument/2006/relationships/oleObject" Target="embeddings/oleObject314.bin"/><Relationship Id="rId1025" Type="http://schemas.openxmlformats.org/officeDocument/2006/relationships/oleObject" Target="embeddings/oleObject529.bin"/><Relationship Id="rId1232" Type="http://schemas.openxmlformats.org/officeDocument/2006/relationships/image" Target="media/image590.wmf"/><Relationship Id="rId907" Type="http://schemas.openxmlformats.org/officeDocument/2006/relationships/image" Target="media/image437.wmf"/><Relationship Id="rId36" Type="http://schemas.openxmlformats.org/officeDocument/2006/relationships/image" Target="media/image13.wmf"/><Relationship Id="rId185" Type="http://schemas.openxmlformats.org/officeDocument/2006/relationships/oleObject" Target="embeddings/oleObject105.bin"/><Relationship Id="rId392" Type="http://schemas.openxmlformats.org/officeDocument/2006/relationships/oleObject" Target="embeddings/oleObject207.bin"/><Relationship Id="rId697" Type="http://schemas.openxmlformats.org/officeDocument/2006/relationships/image" Target="media/image332.wmf"/><Relationship Id="rId252" Type="http://schemas.openxmlformats.org/officeDocument/2006/relationships/oleObject" Target="embeddings/oleObject137.bin"/><Relationship Id="rId1187" Type="http://schemas.openxmlformats.org/officeDocument/2006/relationships/oleObject" Target="embeddings/oleObject614.bin"/><Relationship Id="rId112" Type="http://schemas.openxmlformats.org/officeDocument/2006/relationships/oleObject" Target="embeddings/oleObject65.bin"/><Relationship Id="rId557" Type="http://schemas.openxmlformats.org/officeDocument/2006/relationships/image" Target="media/image260.wmf"/><Relationship Id="rId764" Type="http://schemas.openxmlformats.org/officeDocument/2006/relationships/oleObject" Target="embeddings/oleObject393.bin"/><Relationship Id="rId971" Type="http://schemas.openxmlformats.org/officeDocument/2006/relationships/image" Target="media/image464.wmf"/><Relationship Id="rId1394" Type="http://schemas.openxmlformats.org/officeDocument/2006/relationships/image" Target="media/image671.wmf"/><Relationship Id="rId417" Type="http://schemas.openxmlformats.org/officeDocument/2006/relationships/image" Target="media/image192.wmf"/><Relationship Id="rId624" Type="http://schemas.openxmlformats.org/officeDocument/2006/relationships/oleObject" Target="embeddings/oleObject325.bin"/><Relationship Id="rId831" Type="http://schemas.openxmlformats.org/officeDocument/2006/relationships/image" Target="media/image399.wmf"/><Relationship Id="rId1047" Type="http://schemas.openxmlformats.org/officeDocument/2006/relationships/image" Target="media/image500.wmf"/><Relationship Id="rId1254" Type="http://schemas.openxmlformats.org/officeDocument/2006/relationships/image" Target="media/image601.wmf"/><Relationship Id="rId929" Type="http://schemas.openxmlformats.org/officeDocument/2006/relationships/image" Target="media/image448.wmf"/><Relationship Id="rId1114" Type="http://schemas.openxmlformats.org/officeDocument/2006/relationships/oleObject" Target="embeddings/oleObject575.bin"/><Relationship Id="rId1321" Type="http://schemas.openxmlformats.org/officeDocument/2006/relationships/oleObject" Target="embeddings/oleObject681.bin"/><Relationship Id="rId58" Type="http://schemas.openxmlformats.org/officeDocument/2006/relationships/image" Target="media/image24.wmf"/><Relationship Id="rId1419" Type="http://schemas.openxmlformats.org/officeDocument/2006/relationships/oleObject" Target="embeddings/oleObject730.bin"/><Relationship Id="rId274" Type="http://schemas.openxmlformats.org/officeDocument/2006/relationships/oleObject" Target="embeddings/oleObject148.bin"/><Relationship Id="rId481" Type="http://schemas.openxmlformats.org/officeDocument/2006/relationships/image" Target="media/image222.wmf"/><Relationship Id="rId134" Type="http://schemas.openxmlformats.org/officeDocument/2006/relationships/oleObject" Target="embeddings/oleObject76.bin"/><Relationship Id="rId579" Type="http://schemas.openxmlformats.org/officeDocument/2006/relationships/image" Target="media/image271.wmf"/><Relationship Id="rId786" Type="http://schemas.openxmlformats.org/officeDocument/2006/relationships/oleObject" Target="embeddings/oleObject404.bin"/><Relationship Id="rId993" Type="http://schemas.openxmlformats.org/officeDocument/2006/relationships/image" Target="media/image475.wmf"/><Relationship Id="rId341" Type="http://schemas.openxmlformats.org/officeDocument/2006/relationships/image" Target="media/image154.wmf"/><Relationship Id="rId439" Type="http://schemas.openxmlformats.org/officeDocument/2006/relationships/image" Target="media/image201.wmf"/><Relationship Id="rId646" Type="http://schemas.openxmlformats.org/officeDocument/2006/relationships/oleObject" Target="embeddings/oleObject336.bin"/><Relationship Id="rId1069" Type="http://schemas.openxmlformats.org/officeDocument/2006/relationships/image" Target="media/image511.wmf"/><Relationship Id="rId1276" Type="http://schemas.openxmlformats.org/officeDocument/2006/relationships/image" Target="media/image612.wmf"/><Relationship Id="rId201" Type="http://schemas.openxmlformats.org/officeDocument/2006/relationships/oleObject" Target="embeddings/oleObject113.bin"/><Relationship Id="rId506" Type="http://schemas.openxmlformats.org/officeDocument/2006/relationships/oleObject" Target="embeddings/oleObject266.bin"/><Relationship Id="rId853" Type="http://schemas.openxmlformats.org/officeDocument/2006/relationships/image" Target="media/image410.wmf"/><Relationship Id="rId1136" Type="http://schemas.openxmlformats.org/officeDocument/2006/relationships/oleObject" Target="embeddings/oleObject586.bin"/><Relationship Id="rId713" Type="http://schemas.openxmlformats.org/officeDocument/2006/relationships/image" Target="media/image340.wmf"/><Relationship Id="rId920" Type="http://schemas.openxmlformats.org/officeDocument/2006/relationships/oleObject" Target="embeddings/oleObject471.bin"/><Relationship Id="rId1343" Type="http://schemas.openxmlformats.org/officeDocument/2006/relationships/oleObject" Target="embeddings/oleObject692.bin"/><Relationship Id="rId1203" Type="http://schemas.openxmlformats.org/officeDocument/2006/relationships/oleObject" Target="embeddings/oleObject622.bin"/><Relationship Id="rId1410" Type="http://schemas.openxmlformats.org/officeDocument/2006/relationships/image" Target="media/image679.wmf"/><Relationship Id="rId296" Type="http://schemas.openxmlformats.org/officeDocument/2006/relationships/image" Target="media/image132.wmf"/><Relationship Id="rId156" Type="http://schemas.openxmlformats.org/officeDocument/2006/relationships/image" Target="media/image61.wmf"/><Relationship Id="rId363" Type="http://schemas.openxmlformats.org/officeDocument/2006/relationships/image" Target="media/image165.wmf"/><Relationship Id="rId570" Type="http://schemas.openxmlformats.org/officeDocument/2006/relationships/oleObject" Target="embeddings/oleObject298.bin"/><Relationship Id="rId223" Type="http://schemas.openxmlformats.org/officeDocument/2006/relationships/oleObject" Target="embeddings/oleObject124.bin"/><Relationship Id="rId430" Type="http://schemas.openxmlformats.org/officeDocument/2006/relationships/oleObject" Target="embeddings/oleObject228.bin"/><Relationship Id="rId668" Type="http://schemas.openxmlformats.org/officeDocument/2006/relationships/image" Target="media/image318.wmf"/><Relationship Id="rId875" Type="http://schemas.openxmlformats.org/officeDocument/2006/relationships/image" Target="media/image421.wmf"/><Relationship Id="rId1060" Type="http://schemas.openxmlformats.org/officeDocument/2006/relationships/oleObject" Target="embeddings/oleObject548.bin"/><Relationship Id="rId1298" Type="http://schemas.openxmlformats.org/officeDocument/2006/relationships/image" Target="media/image623.wmf"/><Relationship Id="rId528" Type="http://schemas.openxmlformats.org/officeDocument/2006/relationships/oleObject" Target="embeddings/oleObject277.bin"/><Relationship Id="rId735" Type="http://schemas.openxmlformats.org/officeDocument/2006/relationships/image" Target="media/image351.wmf"/><Relationship Id="rId942" Type="http://schemas.openxmlformats.org/officeDocument/2006/relationships/oleObject" Target="embeddings/oleObject482.bin"/><Relationship Id="rId1158" Type="http://schemas.openxmlformats.org/officeDocument/2006/relationships/oleObject" Target="embeddings/oleObject597.bin"/><Relationship Id="rId1365" Type="http://schemas.openxmlformats.org/officeDocument/2006/relationships/oleObject" Target="embeddings/oleObject703.bin"/><Relationship Id="rId1018" Type="http://schemas.openxmlformats.org/officeDocument/2006/relationships/image" Target="media/image487.wmf"/><Relationship Id="rId1225" Type="http://schemas.openxmlformats.org/officeDocument/2006/relationships/oleObject" Target="embeddings/oleObject633.bin"/><Relationship Id="rId1432" Type="http://schemas.openxmlformats.org/officeDocument/2006/relationships/image" Target="media/image690.wmf"/><Relationship Id="rId71" Type="http://schemas.openxmlformats.org/officeDocument/2006/relationships/oleObject" Target="embeddings/oleObject41.bin"/><Relationship Id="rId802" Type="http://schemas.openxmlformats.org/officeDocument/2006/relationships/oleObject" Target="embeddings/oleObject412.bin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98.bin"/><Relationship Id="rId385" Type="http://schemas.openxmlformats.org/officeDocument/2006/relationships/image" Target="media/image176.wmf"/><Relationship Id="rId592" Type="http://schemas.openxmlformats.org/officeDocument/2006/relationships/oleObject" Target="embeddings/oleObject309.bin"/><Relationship Id="rId245" Type="http://schemas.openxmlformats.org/officeDocument/2006/relationships/oleObject" Target="embeddings/oleObject135.bin"/><Relationship Id="rId452" Type="http://schemas.openxmlformats.org/officeDocument/2006/relationships/oleObject" Target="embeddings/oleObject239.bin"/><Relationship Id="rId897" Type="http://schemas.openxmlformats.org/officeDocument/2006/relationships/image" Target="media/image432.wmf"/><Relationship Id="rId1082" Type="http://schemas.openxmlformats.org/officeDocument/2006/relationships/oleObject" Target="embeddings/oleObject559.bin"/><Relationship Id="rId105" Type="http://schemas.openxmlformats.org/officeDocument/2006/relationships/image" Target="media/image38.wmf"/><Relationship Id="rId312" Type="http://schemas.openxmlformats.org/officeDocument/2006/relationships/oleObject" Target="embeddings/oleObject167.bin"/><Relationship Id="rId757" Type="http://schemas.openxmlformats.org/officeDocument/2006/relationships/image" Target="media/image362.wmf"/><Relationship Id="rId964" Type="http://schemas.openxmlformats.org/officeDocument/2006/relationships/oleObject" Target="embeddings/oleObject498.bin"/><Relationship Id="rId1387" Type="http://schemas.openxmlformats.org/officeDocument/2006/relationships/oleObject" Target="embeddings/oleObject714.bin"/><Relationship Id="rId93" Type="http://schemas.openxmlformats.org/officeDocument/2006/relationships/oleObject" Target="embeddings/oleObject56.bin"/><Relationship Id="rId617" Type="http://schemas.openxmlformats.org/officeDocument/2006/relationships/image" Target="media/image290.wmf"/><Relationship Id="rId824" Type="http://schemas.openxmlformats.org/officeDocument/2006/relationships/oleObject" Target="embeddings/oleObject423.bin"/><Relationship Id="rId1247" Type="http://schemas.openxmlformats.org/officeDocument/2006/relationships/oleObject" Target="embeddings/oleObject644.bin"/><Relationship Id="rId1107" Type="http://schemas.openxmlformats.org/officeDocument/2006/relationships/image" Target="media/image530.wmf"/><Relationship Id="rId1314" Type="http://schemas.openxmlformats.org/officeDocument/2006/relationships/image" Target="media/image631.wmf"/><Relationship Id="rId20" Type="http://schemas.openxmlformats.org/officeDocument/2006/relationships/image" Target="media/image9.wmf"/><Relationship Id="rId267" Type="http://schemas.openxmlformats.org/officeDocument/2006/relationships/image" Target="media/image117.wmf"/><Relationship Id="rId474" Type="http://schemas.openxmlformats.org/officeDocument/2006/relationships/oleObject" Target="embeddings/oleObject250.bin"/><Relationship Id="rId127" Type="http://schemas.openxmlformats.org/officeDocument/2006/relationships/image" Target="media/image49.wmf"/><Relationship Id="rId681" Type="http://schemas.openxmlformats.org/officeDocument/2006/relationships/image" Target="media/image324.wmf"/><Relationship Id="rId779" Type="http://schemas.openxmlformats.org/officeDocument/2006/relationships/image" Target="media/image373.wmf"/><Relationship Id="rId986" Type="http://schemas.openxmlformats.org/officeDocument/2006/relationships/oleObject" Target="embeddings/oleObject509.bin"/><Relationship Id="rId334" Type="http://schemas.openxmlformats.org/officeDocument/2006/relationships/oleObject" Target="embeddings/oleObject178.bin"/><Relationship Id="rId541" Type="http://schemas.openxmlformats.org/officeDocument/2006/relationships/image" Target="media/image252.wmf"/><Relationship Id="rId639" Type="http://schemas.openxmlformats.org/officeDocument/2006/relationships/image" Target="media/image301.wmf"/><Relationship Id="rId1171" Type="http://schemas.openxmlformats.org/officeDocument/2006/relationships/image" Target="media/image562.wmf"/><Relationship Id="rId1269" Type="http://schemas.openxmlformats.org/officeDocument/2006/relationships/oleObject" Target="embeddings/oleObject655.bin"/><Relationship Id="rId401" Type="http://schemas.openxmlformats.org/officeDocument/2006/relationships/image" Target="media/image184.wmf"/><Relationship Id="rId846" Type="http://schemas.openxmlformats.org/officeDocument/2006/relationships/oleObject" Target="embeddings/oleObject434.bin"/><Relationship Id="rId1031" Type="http://schemas.openxmlformats.org/officeDocument/2006/relationships/oleObject" Target="embeddings/oleObject532.bin"/><Relationship Id="rId1129" Type="http://schemas.openxmlformats.org/officeDocument/2006/relationships/image" Target="media/image541.wmf"/><Relationship Id="rId706" Type="http://schemas.openxmlformats.org/officeDocument/2006/relationships/oleObject" Target="embeddings/oleObject364.bin"/><Relationship Id="rId913" Type="http://schemas.openxmlformats.org/officeDocument/2006/relationships/image" Target="media/image440.wmf"/><Relationship Id="rId1336" Type="http://schemas.openxmlformats.org/officeDocument/2006/relationships/image" Target="media/image642.wmf"/><Relationship Id="rId42" Type="http://schemas.openxmlformats.org/officeDocument/2006/relationships/image" Target="media/image16.wmf"/><Relationship Id="rId1403" Type="http://schemas.openxmlformats.org/officeDocument/2006/relationships/oleObject" Target="embeddings/oleObject722.bin"/><Relationship Id="rId191" Type="http://schemas.openxmlformats.org/officeDocument/2006/relationships/oleObject" Target="embeddings/oleObject108.bin"/><Relationship Id="rId289" Type="http://schemas.openxmlformats.org/officeDocument/2006/relationships/image" Target="media/image128.emf"/><Relationship Id="rId496" Type="http://schemas.openxmlformats.org/officeDocument/2006/relationships/oleObject" Target="embeddings/oleObject261.bin"/><Relationship Id="rId149" Type="http://schemas.openxmlformats.org/officeDocument/2006/relationships/oleObject" Target="embeddings/oleObject86.bin"/><Relationship Id="rId356" Type="http://schemas.openxmlformats.org/officeDocument/2006/relationships/oleObject" Target="embeddings/oleObject189.bin"/><Relationship Id="rId563" Type="http://schemas.openxmlformats.org/officeDocument/2006/relationships/image" Target="media/image263.wmf"/><Relationship Id="rId770" Type="http://schemas.openxmlformats.org/officeDocument/2006/relationships/oleObject" Target="embeddings/oleObject396.bin"/><Relationship Id="rId1193" Type="http://schemas.openxmlformats.org/officeDocument/2006/relationships/oleObject" Target="embeddings/oleObject617.bin"/><Relationship Id="rId216" Type="http://schemas.openxmlformats.org/officeDocument/2006/relationships/image" Target="media/image90.wmf"/><Relationship Id="rId423" Type="http://schemas.openxmlformats.org/officeDocument/2006/relationships/image" Target="media/image194.wmf"/><Relationship Id="rId868" Type="http://schemas.openxmlformats.org/officeDocument/2006/relationships/oleObject" Target="embeddings/oleObject445.bin"/><Relationship Id="rId1053" Type="http://schemas.openxmlformats.org/officeDocument/2006/relationships/image" Target="media/image503.wmf"/><Relationship Id="rId1260" Type="http://schemas.openxmlformats.org/officeDocument/2006/relationships/image" Target="media/image604.wmf"/><Relationship Id="rId630" Type="http://schemas.openxmlformats.org/officeDocument/2006/relationships/oleObject" Target="embeddings/oleObject328.bin"/><Relationship Id="rId728" Type="http://schemas.openxmlformats.org/officeDocument/2006/relationships/oleObject" Target="embeddings/oleObject375.bin"/><Relationship Id="rId935" Type="http://schemas.openxmlformats.org/officeDocument/2006/relationships/image" Target="media/image451.wmf"/><Relationship Id="rId1358" Type="http://schemas.openxmlformats.org/officeDocument/2006/relationships/oleObject" Target="embeddings/oleObject699.bin"/><Relationship Id="rId64" Type="http://schemas.openxmlformats.org/officeDocument/2006/relationships/oleObject" Target="embeddings/oleObject34.bin"/><Relationship Id="rId1120" Type="http://schemas.openxmlformats.org/officeDocument/2006/relationships/oleObject" Target="embeddings/oleObject578.bin"/><Relationship Id="rId1218" Type="http://schemas.openxmlformats.org/officeDocument/2006/relationships/image" Target="media/image583.wmf"/><Relationship Id="rId1425" Type="http://schemas.openxmlformats.org/officeDocument/2006/relationships/oleObject" Target="embeddings/oleObject733.bin"/><Relationship Id="rId280" Type="http://schemas.openxmlformats.org/officeDocument/2006/relationships/oleObject" Target="embeddings/oleObject151.bin"/><Relationship Id="rId140" Type="http://schemas.openxmlformats.org/officeDocument/2006/relationships/oleObject" Target="embeddings/oleObject80.bin"/><Relationship Id="rId378" Type="http://schemas.openxmlformats.org/officeDocument/2006/relationships/oleObject" Target="embeddings/oleObject200.bin"/><Relationship Id="rId585" Type="http://schemas.openxmlformats.org/officeDocument/2006/relationships/image" Target="media/image274.wmf"/><Relationship Id="rId792" Type="http://schemas.openxmlformats.org/officeDocument/2006/relationships/oleObject" Target="embeddings/oleObject407.bin"/><Relationship Id="rId6" Type="http://schemas.openxmlformats.org/officeDocument/2006/relationships/footnotes" Target="footnotes.xml"/><Relationship Id="rId238" Type="http://schemas.openxmlformats.org/officeDocument/2006/relationships/image" Target="media/image101.wmf"/><Relationship Id="rId445" Type="http://schemas.openxmlformats.org/officeDocument/2006/relationships/image" Target="media/image204.wmf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14.wmf"/><Relationship Id="rId1282" Type="http://schemas.openxmlformats.org/officeDocument/2006/relationships/image" Target="media/image615.wmf"/><Relationship Id="rId305" Type="http://schemas.openxmlformats.org/officeDocument/2006/relationships/oleObject" Target="embeddings/oleObject163.bin"/><Relationship Id="rId512" Type="http://schemas.openxmlformats.org/officeDocument/2006/relationships/oleObject" Target="embeddings/oleObject269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9.bin"/><Relationship Id="rId86" Type="http://schemas.openxmlformats.org/officeDocument/2006/relationships/oleObject" Target="embeddings/oleObject49.bin"/><Relationship Id="rId817" Type="http://schemas.openxmlformats.org/officeDocument/2006/relationships/image" Target="media/image392.wmf"/><Relationship Id="rId1002" Type="http://schemas.openxmlformats.org/officeDocument/2006/relationships/image" Target="media/image479.wmf"/><Relationship Id="rId1447" Type="http://schemas.openxmlformats.org/officeDocument/2006/relationships/footer" Target="footer1.xml"/><Relationship Id="rId1307" Type="http://schemas.openxmlformats.org/officeDocument/2006/relationships/oleObject" Target="embeddings/oleObject674.bin"/><Relationship Id="rId13" Type="http://schemas.openxmlformats.org/officeDocument/2006/relationships/oleObject" Target="embeddings/oleObject2.bin"/><Relationship Id="rId162" Type="http://schemas.openxmlformats.org/officeDocument/2006/relationships/image" Target="media/image64.wmf"/><Relationship Id="rId467" Type="http://schemas.openxmlformats.org/officeDocument/2006/relationships/image" Target="media/image215.wmf"/><Relationship Id="rId1097" Type="http://schemas.openxmlformats.org/officeDocument/2006/relationships/image" Target="media/image525.wmf"/><Relationship Id="rId674" Type="http://schemas.openxmlformats.org/officeDocument/2006/relationships/oleObject" Target="embeddings/oleObject348.bin"/><Relationship Id="rId881" Type="http://schemas.openxmlformats.org/officeDocument/2006/relationships/image" Target="media/image424.wmf"/><Relationship Id="rId979" Type="http://schemas.openxmlformats.org/officeDocument/2006/relationships/image" Target="media/image468.wmf"/><Relationship Id="rId327" Type="http://schemas.openxmlformats.org/officeDocument/2006/relationships/image" Target="media/image147.wmf"/><Relationship Id="rId534" Type="http://schemas.openxmlformats.org/officeDocument/2006/relationships/oleObject" Target="embeddings/oleObject280.bin"/><Relationship Id="rId741" Type="http://schemas.openxmlformats.org/officeDocument/2006/relationships/image" Target="media/image354.wmf"/><Relationship Id="rId839" Type="http://schemas.openxmlformats.org/officeDocument/2006/relationships/image" Target="media/image403.wmf"/><Relationship Id="rId1164" Type="http://schemas.openxmlformats.org/officeDocument/2006/relationships/oleObject" Target="embeddings/oleObject600.bin"/><Relationship Id="rId1371" Type="http://schemas.openxmlformats.org/officeDocument/2006/relationships/oleObject" Target="embeddings/oleObject706.bin"/><Relationship Id="rId601" Type="http://schemas.openxmlformats.org/officeDocument/2006/relationships/image" Target="media/image282.wmf"/><Relationship Id="rId1024" Type="http://schemas.openxmlformats.org/officeDocument/2006/relationships/image" Target="media/image490.wmf"/><Relationship Id="rId1231" Type="http://schemas.openxmlformats.org/officeDocument/2006/relationships/oleObject" Target="embeddings/oleObject636.bin"/><Relationship Id="rId906" Type="http://schemas.openxmlformats.org/officeDocument/2006/relationships/oleObject" Target="embeddings/oleObject464.bin"/><Relationship Id="rId1329" Type="http://schemas.openxmlformats.org/officeDocument/2006/relationships/oleObject" Target="embeddings/oleObject685.bin"/><Relationship Id="rId35" Type="http://schemas.openxmlformats.org/officeDocument/2006/relationships/oleObject" Target="embeddings/oleObject17.bin"/><Relationship Id="rId184" Type="http://schemas.openxmlformats.org/officeDocument/2006/relationships/oleObject" Target="embeddings/oleObject104.bin"/><Relationship Id="rId391" Type="http://schemas.openxmlformats.org/officeDocument/2006/relationships/image" Target="media/image179.wmf"/><Relationship Id="rId251" Type="http://schemas.openxmlformats.org/officeDocument/2006/relationships/image" Target="media/image109.wmf"/><Relationship Id="rId489" Type="http://schemas.openxmlformats.org/officeDocument/2006/relationships/image" Target="media/image226.wmf"/><Relationship Id="rId696" Type="http://schemas.openxmlformats.org/officeDocument/2006/relationships/oleObject" Target="embeddings/oleObject359.bin"/><Relationship Id="rId349" Type="http://schemas.openxmlformats.org/officeDocument/2006/relationships/image" Target="media/image158.wmf"/><Relationship Id="rId556" Type="http://schemas.openxmlformats.org/officeDocument/2006/relationships/oleObject" Target="embeddings/oleObject291.bin"/><Relationship Id="rId763" Type="http://schemas.openxmlformats.org/officeDocument/2006/relationships/image" Target="media/image365.wmf"/><Relationship Id="rId1186" Type="http://schemas.openxmlformats.org/officeDocument/2006/relationships/image" Target="media/image567.wmf"/><Relationship Id="rId1393" Type="http://schemas.openxmlformats.org/officeDocument/2006/relationships/oleObject" Target="embeddings/oleObject717.bin"/><Relationship Id="rId111" Type="http://schemas.openxmlformats.org/officeDocument/2006/relationships/image" Target="media/image41.wmf"/><Relationship Id="rId209" Type="http://schemas.openxmlformats.org/officeDocument/2006/relationships/oleObject" Target="embeddings/oleObject117.bin"/><Relationship Id="rId416" Type="http://schemas.openxmlformats.org/officeDocument/2006/relationships/oleObject" Target="embeddings/oleObject219.bin"/><Relationship Id="rId970" Type="http://schemas.openxmlformats.org/officeDocument/2006/relationships/oleObject" Target="embeddings/oleObject501.bin"/><Relationship Id="rId1046" Type="http://schemas.openxmlformats.org/officeDocument/2006/relationships/oleObject" Target="embeddings/oleObject541.bin"/><Relationship Id="rId1253" Type="http://schemas.openxmlformats.org/officeDocument/2006/relationships/oleObject" Target="embeddings/oleObject647.bin"/><Relationship Id="rId623" Type="http://schemas.openxmlformats.org/officeDocument/2006/relationships/image" Target="media/image293.wmf"/><Relationship Id="rId830" Type="http://schemas.openxmlformats.org/officeDocument/2006/relationships/oleObject" Target="embeddings/oleObject426.bin"/><Relationship Id="rId928" Type="http://schemas.openxmlformats.org/officeDocument/2006/relationships/oleObject" Target="embeddings/oleObject475.bin"/><Relationship Id="rId57" Type="http://schemas.openxmlformats.org/officeDocument/2006/relationships/oleObject" Target="embeddings/oleObject28.bin"/><Relationship Id="rId1113" Type="http://schemas.openxmlformats.org/officeDocument/2006/relationships/image" Target="media/image533.wmf"/><Relationship Id="rId1320" Type="http://schemas.openxmlformats.org/officeDocument/2006/relationships/image" Target="media/image634.wmf"/><Relationship Id="rId1418" Type="http://schemas.openxmlformats.org/officeDocument/2006/relationships/image" Target="media/image683.wmf"/><Relationship Id="rId273" Type="http://schemas.openxmlformats.org/officeDocument/2006/relationships/image" Target="media/image120.wmf"/><Relationship Id="rId480" Type="http://schemas.openxmlformats.org/officeDocument/2006/relationships/oleObject" Target="embeddings/oleObject253.bin"/><Relationship Id="rId133" Type="http://schemas.openxmlformats.org/officeDocument/2006/relationships/image" Target="media/image52.wmf"/><Relationship Id="rId340" Type="http://schemas.openxmlformats.org/officeDocument/2006/relationships/image" Target="media/image153.png"/><Relationship Id="rId578" Type="http://schemas.openxmlformats.org/officeDocument/2006/relationships/oleObject" Target="embeddings/oleObject302.bin"/><Relationship Id="rId785" Type="http://schemas.openxmlformats.org/officeDocument/2006/relationships/image" Target="media/image376.wmf"/><Relationship Id="rId992" Type="http://schemas.openxmlformats.org/officeDocument/2006/relationships/oleObject" Target="embeddings/oleObject512.bin"/><Relationship Id="rId200" Type="http://schemas.openxmlformats.org/officeDocument/2006/relationships/image" Target="media/image82.wmf"/><Relationship Id="rId438" Type="http://schemas.openxmlformats.org/officeDocument/2006/relationships/oleObject" Target="embeddings/oleObject232.bin"/><Relationship Id="rId645" Type="http://schemas.openxmlformats.org/officeDocument/2006/relationships/image" Target="media/image304.wmf"/><Relationship Id="rId852" Type="http://schemas.openxmlformats.org/officeDocument/2006/relationships/oleObject" Target="embeddings/oleObject437.bin"/><Relationship Id="rId1068" Type="http://schemas.openxmlformats.org/officeDocument/2006/relationships/oleObject" Target="embeddings/oleObject552.bin"/><Relationship Id="rId1275" Type="http://schemas.openxmlformats.org/officeDocument/2006/relationships/oleObject" Target="embeddings/oleObject658.bin"/><Relationship Id="rId505" Type="http://schemas.openxmlformats.org/officeDocument/2006/relationships/image" Target="media/image234.wmf"/><Relationship Id="rId712" Type="http://schemas.openxmlformats.org/officeDocument/2006/relationships/oleObject" Target="embeddings/oleObject367.bin"/><Relationship Id="rId1135" Type="http://schemas.openxmlformats.org/officeDocument/2006/relationships/image" Target="media/image544.wmf"/><Relationship Id="rId1342" Type="http://schemas.openxmlformats.org/officeDocument/2006/relationships/image" Target="media/image645.wmf"/><Relationship Id="rId79" Type="http://schemas.openxmlformats.org/officeDocument/2006/relationships/image" Target="media/image28.wmf"/><Relationship Id="rId1202" Type="http://schemas.openxmlformats.org/officeDocument/2006/relationships/image" Target="media/image575.wmf"/><Relationship Id="rId295" Type="http://schemas.openxmlformats.org/officeDocument/2006/relationships/oleObject" Target="embeddings/oleObject158.bin"/><Relationship Id="rId155" Type="http://schemas.openxmlformats.org/officeDocument/2006/relationships/oleObject" Target="embeddings/oleObject89.bin"/><Relationship Id="rId362" Type="http://schemas.openxmlformats.org/officeDocument/2006/relationships/oleObject" Target="embeddings/oleObject192.bin"/><Relationship Id="rId1297" Type="http://schemas.openxmlformats.org/officeDocument/2006/relationships/oleObject" Target="embeddings/oleObject669.bin"/><Relationship Id="rId222" Type="http://schemas.openxmlformats.org/officeDocument/2006/relationships/image" Target="media/image93.wmf"/><Relationship Id="rId667" Type="http://schemas.openxmlformats.org/officeDocument/2006/relationships/oleObject" Target="embeddings/oleObject344.bin"/><Relationship Id="rId874" Type="http://schemas.openxmlformats.org/officeDocument/2006/relationships/oleObject" Target="embeddings/oleObject448.bin"/><Relationship Id="rId527" Type="http://schemas.openxmlformats.org/officeDocument/2006/relationships/image" Target="media/image245.wmf"/><Relationship Id="rId734" Type="http://schemas.openxmlformats.org/officeDocument/2006/relationships/oleObject" Target="embeddings/oleObject378.bin"/><Relationship Id="rId941" Type="http://schemas.openxmlformats.org/officeDocument/2006/relationships/image" Target="media/image454.wmf"/><Relationship Id="rId1157" Type="http://schemas.openxmlformats.org/officeDocument/2006/relationships/image" Target="media/image555.wmf"/><Relationship Id="rId1364" Type="http://schemas.openxmlformats.org/officeDocument/2006/relationships/image" Target="media/image656.wmf"/><Relationship Id="rId70" Type="http://schemas.openxmlformats.org/officeDocument/2006/relationships/oleObject" Target="embeddings/oleObject40.bin"/><Relationship Id="rId166" Type="http://schemas.openxmlformats.org/officeDocument/2006/relationships/image" Target="media/image66.wmf"/><Relationship Id="rId373" Type="http://schemas.openxmlformats.org/officeDocument/2006/relationships/image" Target="media/image170.wmf"/><Relationship Id="rId580" Type="http://schemas.openxmlformats.org/officeDocument/2006/relationships/oleObject" Target="embeddings/oleObject303.bin"/><Relationship Id="rId801" Type="http://schemas.openxmlformats.org/officeDocument/2006/relationships/image" Target="media/image384.wmf"/><Relationship Id="rId1017" Type="http://schemas.openxmlformats.org/officeDocument/2006/relationships/oleObject" Target="embeddings/oleObject525.bin"/><Relationship Id="rId1224" Type="http://schemas.openxmlformats.org/officeDocument/2006/relationships/image" Target="media/image586.wmf"/><Relationship Id="rId1431" Type="http://schemas.openxmlformats.org/officeDocument/2006/relationships/oleObject" Target="embeddings/oleObject736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9.bin"/><Relationship Id="rId440" Type="http://schemas.openxmlformats.org/officeDocument/2006/relationships/oleObject" Target="embeddings/oleObject233.bin"/><Relationship Id="rId678" Type="http://schemas.openxmlformats.org/officeDocument/2006/relationships/oleObject" Target="embeddings/oleObject350.bin"/><Relationship Id="rId885" Type="http://schemas.openxmlformats.org/officeDocument/2006/relationships/image" Target="media/image426.wmf"/><Relationship Id="rId1070" Type="http://schemas.openxmlformats.org/officeDocument/2006/relationships/oleObject" Target="embeddings/oleObject553.bin"/><Relationship Id="rId28" Type="http://schemas.openxmlformats.org/officeDocument/2006/relationships/oleObject" Target="embeddings/oleObject11.bin"/><Relationship Id="rId300" Type="http://schemas.openxmlformats.org/officeDocument/2006/relationships/image" Target="media/image134.wmf"/><Relationship Id="rId538" Type="http://schemas.openxmlformats.org/officeDocument/2006/relationships/oleObject" Target="embeddings/oleObject282.bin"/><Relationship Id="rId745" Type="http://schemas.openxmlformats.org/officeDocument/2006/relationships/image" Target="media/image356.wmf"/><Relationship Id="rId952" Type="http://schemas.openxmlformats.org/officeDocument/2006/relationships/oleObject" Target="embeddings/oleObject490.bin"/><Relationship Id="rId1168" Type="http://schemas.openxmlformats.org/officeDocument/2006/relationships/oleObject" Target="embeddings/oleObject602.bin"/><Relationship Id="rId1375" Type="http://schemas.openxmlformats.org/officeDocument/2006/relationships/oleObject" Target="embeddings/oleObject708.bin"/><Relationship Id="rId81" Type="http://schemas.openxmlformats.org/officeDocument/2006/relationships/image" Target="media/image29.wmf"/><Relationship Id="rId177" Type="http://schemas.openxmlformats.org/officeDocument/2006/relationships/oleObject" Target="embeddings/oleObject97.bin"/><Relationship Id="rId384" Type="http://schemas.openxmlformats.org/officeDocument/2006/relationships/oleObject" Target="embeddings/oleObject203.bin"/><Relationship Id="rId591" Type="http://schemas.openxmlformats.org/officeDocument/2006/relationships/image" Target="media/image277.wmf"/><Relationship Id="rId605" Type="http://schemas.openxmlformats.org/officeDocument/2006/relationships/image" Target="media/image284.wmf"/><Relationship Id="rId812" Type="http://schemas.openxmlformats.org/officeDocument/2006/relationships/oleObject" Target="embeddings/oleObject417.bin"/><Relationship Id="rId1028" Type="http://schemas.openxmlformats.org/officeDocument/2006/relationships/image" Target="media/image492.wmf"/><Relationship Id="rId1235" Type="http://schemas.openxmlformats.org/officeDocument/2006/relationships/oleObject" Target="embeddings/oleObject638.bin"/><Relationship Id="rId1442" Type="http://schemas.openxmlformats.org/officeDocument/2006/relationships/image" Target="media/image695.wmf"/><Relationship Id="rId244" Type="http://schemas.openxmlformats.org/officeDocument/2006/relationships/image" Target="media/image104.wmf"/><Relationship Id="rId689" Type="http://schemas.openxmlformats.org/officeDocument/2006/relationships/image" Target="media/image328.wmf"/><Relationship Id="rId896" Type="http://schemas.openxmlformats.org/officeDocument/2006/relationships/oleObject" Target="embeddings/oleObject459.bin"/><Relationship Id="rId1081" Type="http://schemas.openxmlformats.org/officeDocument/2006/relationships/image" Target="media/image517.wmf"/><Relationship Id="rId1302" Type="http://schemas.openxmlformats.org/officeDocument/2006/relationships/image" Target="media/image625.wmf"/><Relationship Id="rId39" Type="http://schemas.openxmlformats.org/officeDocument/2006/relationships/oleObject" Target="embeddings/oleObject19.bin"/><Relationship Id="rId451" Type="http://schemas.openxmlformats.org/officeDocument/2006/relationships/image" Target="media/image207.wmf"/><Relationship Id="rId549" Type="http://schemas.openxmlformats.org/officeDocument/2006/relationships/image" Target="media/image256.wmf"/><Relationship Id="rId756" Type="http://schemas.openxmlformats.org/officeDocument/2006/relationships/oleObject" Target="embeddings/oleObject389.bin"/><Relationship Id="rId1179" Type="http://schemas.openxmlformats.org/officeDocument/2006/relationships/oleObject" Target="embeddings/oleObject610.bin"/><Relationship Id="rId1386" Type="http://schemas.openxmlformats.org/officeDocument/2006/relationships/image" Target="media/image667.wmf"/><Relationship Id="rId104" Type="http://schemas.openxmlformats.org/officeDocument/2006/relationships/oleObject" Target="embeddings/oleObject61.bin"/><Relationship Id="rId188" Type="http://schemas.openxmlformats.org/officeDocument/2006/relationships/image" Target="media/image76.wmf"/><Relationship Id="rId311" Type="http://schemas.openxmlformats.org/officeDocument/2006/relationships/image" Target="media/image139.wmf"/><Relationship Id="rId395" Type="http://schemas.openxmlformats.org/officeDocument/2006/relationships/image" Target="media/image181.wmf"/><Relationship Id="rId409" Type="http://schemas.openxmlformats.org/officeDocument/2006/relationships/image" Target="media/image188.wmf"/><Relationship Id="rId963" Type="http://schemas.openxmlformats.org/officeDocument/2006/relationships/image" Target="media/image460.wmf"/><Relationship Id="rId1039" Type="http://schemas.openxmlformats.org/officeDocument/2006/relationships/image" Target="media/image496.wmf"/><Relationship Id="rId1246" Type="http://schemas.openxmlformats.org/officeDocument/2006/relationships/image" Target="media/image597.wmf"/><Relationship Id="rId92" Type="http://schemas.openxmlformats.org/officeDocument/2006/relationships/oleObject" Target="embeddings/oleObject55.bin"/><Relationship Id="rId616" Type="http://schemas.openxmlformats.org/officeDocument/2006/relationships/oleObject" Target="embeddings/oleObject321.bin"/><Relationship Id="rId823" Type="http://schemas.openxmlformats.org/officeDocument/2006/relationships/image" Target="media/image395.wmf"/><Relationship Id="rId255" Type="http://schemas.openxmlformats.org/officeDocument/2006/relationships/image" Target="media/image111.wmf"/><Relationship Id="rId462" Type="http://schemas.openxmlformats.org/officeDocument/2006/relationships/oleObject" Target="embeddings/oleObject244.bin"/><Relationship Id="rId1092" Type="http://schemas.openxmlformats.org/officeDocument/2006/relationships/oleObject" Target="embeddings/oleObject564.bin"/><Relationship Id="rId1106" Type="http://schemas.openxmlformats.org/officeDocument/2006/relationships/oleObject" Target="embeddings/oleObject571.bin"/><Relationship Id="rId1313" Type="http://schemas.openxmlformats.org/officeDocument/2006/relationships/oleObject" Target="embeddings/oleObject677.bin"/><Relationship Id="rId1397" Type="http://schemas.openxmlformats.org/officeDocument/2006/relationships/oleObject" Target="embeddings/oleObject719.bin"/><Relationship Id="rId115" Type="http://schemas.openxmlformats.org/officeDocument/2006/relationships/image" Target="media/image43.wmf"/><Relationship Id="rId322" Type="http://schemas.openxmlformats.org/officeDocument/2006/relationships/oleObject" Target="embeddings/oleObject172.bin"/><Relationship Id="rId767" Type="http://schemas.openxmlformats.org/officeDocument/2006/relationships/image" Target="media/image367.wmf"/><Relationship Id="rId974" Type="http://schemas.openxmlformats.org/officeDocument/2006/relationships/oleObject" Target="embeddings/oleObject503.bin"/><Relationship Id="rId199" Type="http://schemas.openxmlformats.org/officeDocument/2006/relationships/oleObject" Target="embeddings/oleObject112.bin"/><Relationship Id="rId627" Type="http://schemas.openxmlformats.org/officeDocument/2006/relationships/image" Target="media/image295.wmf"/><Relationship Id="rId834" Type="http://schemas.openxmlformats.org/officeDocument/2006/relationships/oleObject" Target="embeddings/oleObject428.bin"/><Relationship Id="rId1257" Type="http://schemas.openxmlformats.org/officeDocument/2006/relationships/oleObject" Target="embeddings/oleObject649.bin"/><Relationship Id="rId266" Type="http://schemas.openxmlformats.org/officeDocument/2006/relationships/oleObject" Target="embeddings/oleObject144.bin"/><Relationship Id="rId473" Type="http://schemas.openxmlformats.org/officeDocument/2006/relationships/image" Target="media/image218.wmf"/><Relationship Id="rId680" Type="http://schemas.openxmlformats.org/officeDocument/2006/relationships/oleObject" Target="embeddings/oleObject351.bin"/><Relationship Id="rId901" Type="http://schemas.openxmlformats.org/officeDocument/2006/relationships/image" Target="media/image434.wmf"/><Relationship Id="rId1117" Type="http://schemas.openxmlformats.org/officeDocument/2006/relationships/image" Target="media/image535.wmf"/><Relationship Id="rId1324" Type="http://schemas.openxmlformats.org/officeDocument/2006/relationships/image" Target="media/image636.wmf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72.bin"/><Relationship Id="rId333" Type="http://schemas.openxmlformats.org/officeDocument/2006/relationships/image" Target="media/image150.wmf"/><Relationship Id="rId540" Type="http://schemas.openxmlformats.org/officeDocument/2006/relationships/oleObject" Target="embeddings/oleObject283.bin"/><Relationship Id="rId778" Type="http://schemas.openxmlformats.org/officeDocument/2006/relationships/oleObject" Target="embeddings/oleObject400.bin"/><Relationship Id="rId985" Type="http://schemas.openxmlformats.org/officeDocument/2006/relationships/image" Target="media/image471.wmf"/><Relationship Id="rId1170" Type="http://schemas.openxmlformats.org/officeDocument/2006/relationships/oleObject" Target="embeddings/oleObject603.bin"/><Relationship Id="rId638" Type="http://schemas.openxmlformats.org/officeDocument/2006/relationships/oleObject" Target="embeddings/oleObject332.bin"/><Relationship Id="rId845" Type="http://schemas.openxmlformats.org/officeDocument/2006/relationships/image" Target="media/image406.wmf"/><Relationship Id="rId1030" Type="http://schemas.openxmlformats.org/officeDocument/2006/relationships/image" Target="media/image493.wmf"/><Relationship Id="rId1268" Type="http://schemas.openxmlformats.org/officeDocument/2006/relationships/image" Target="media/image608.wmf"/><Relationship Id="rId277" Type="http://schemas.openxmlformats.org/officeDocument/2006/relationships/image" Target="media/image122.wmf"/><Relationship Id="rId400" Type="http://schemas.openxmlformats.org/officeDocument/2006/relationships/oleObject" Target="embeddings/oleObject211.bin"/><Relationship Id="rId484" Type="http://schemas.openxmlformats.org/officeDocument/2006/relationships/oleObject" Target="embeddings/oleObject255.bin"/><Relationship Id="rId705" Type="http://schemas.openxmlformats.org/officeDocument/2006/relationships/image" Target="media/image336.wmf"/><Relationship Id="rId1128" Type="http://schemas.openxmlformats.org/officeDocument/2006/relationships/oleObject" Target="embeddings/oleObject582.bin"/><Relationship Id="rId1335" Type="http://schemas.openxmlformats.org/officeDocument/2006/relationships/oleObject" Target="embeddings/oleObject688.bin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183.bin"/><Relationship Id="rId691" Type="http://schemas.openxmlformats.org/officeDocument/2006/relationships/image" Target="media/image329.wmf"/><Relationship Id="rId789" Type="http://schemas.openxmlformats.org/officeDocument/2006/relationships/image" Target="media/image378.wmf"/><Relationship Id="rId912" Type="http://schemas.openxmlformats.org/officeDocument/2006/relationships/oleObject" Target="embeddings/oleObject467.bin"/><Relationship Id="rId996" Type="http://schemas.openxmlformats.org/officeDocument/2006/relationships/oleObject" Target="embeddings/oleObject514.bin"/><Relationship Id="rId41" Type="http://schemas.openxmlformats.org/officeDocument/2006/relationships/oleObject" Target="embeddings/oleObject20.bin"/><Relationship Id="rId551" Type="http://schemas.openxmlformats.org/officeDocument/2006/relationships/image" Target="media/image257.wmf"/><Relationship Id="rId649" Type="http://schemas.openxmlformats.org/officeDocument/2006/relationships/image" Target="media/image306.wmf"/><Relationship Id="rId856" Type="http://schemas.openxmlformats.org/officeDocument/2006/relationships/oleObject" Target="embeddings/oleObject439.bin"/><Relationship Id="rId1181" Type="http://schemas.openxmlformats.org/officeDocument/2006/relationships/oleObject" Target="embeddings/oleObject611.bin"/><Relationship Id="rId1279" Type="http://schemas.openxmlformats.org/officeDocument/2006/relationships/oleObject" Target="embeddings/oleObject660.bin"/><Relationship Id="rId1402" Type="http://schemas.openxmlformats.org/officeDocument/2006/relationships/image" Target="media/image675.wmf"/><Relationship Id="rId190" Type="http://schemas.openxmlformats.org/officeDocument/2006/relationships/image" Target="media/image77.wmf"/><Relationship Id="rId204" Type="http://schemas.openxmlformats.org/officeDocument/2006/relationships/image" Target="media/image84.wmf"/><Relationship Id="rId288" Type="http://schemas.openxmlformats.org/officeDocument/2006/relationships/oleObject" Target="embeddings/oleObject155.bin"/><Relationship Id="rId411" Type="http://schemas.openxmlformats.org/officeDocument/2006/relationships/image" Target="media/image189.wmf"/><Relationship Id="rId509" Type="http://schemas.openxmlformats.org/officeDocument/2006/relationships/image" Target="media/image236.wmf"/><Relationship Id="rId1041" Type="http://schemas.openxmlformats.org/officeDocument/2006/relationships/image" Target="media/image497.wmf"/><Relationship Id="rId1139" Type="http://schemas.openxmlformats.org/officeDocument/2006/relationships/image" Target="media/image546.wmf"/><Relationship Id="rId1346" Type="http://schemas.openxmlformats.org/officeDocument/2006/relationships/image" Target="media/image647.png"/><Relationship Id="rId495" Type="http://schemas.openxmlformats.org/officeDocument/2006/relationships/image" Target="media/image229.wmf"/><Relationship Id="rId716" Type="http://schemas.openxmlformats.org/officeDocument/2006/relationships/oleObject" Target="embeddings/oleObject369.bin"/><Relationship Id="rId923" Type="http://schemas.openxmlformats.org/officeDocument/2006/relationships/image" Target="media/image445.wmf"/><Relationship Id="rId52" Type="http://schemas.openxmlformats.org/officeDocument/2006/relationships/image" Target="media/image21.wmf"/><Relationship Id="rId148" Type="http://schemas.openxmlformats.org/officeDocument/2006/relationships/image" Target="media/image57.wmf"/><Relationship Id="rId355" Type="http://schemas.openxmlformats.org/officeDocument/2006/relationships/image" Target="media/image161.wmf"/><Relationship Id="rId562" Type="http://schemas.openxmlformats.org/officeDocument/2006/relationships/oleObject" Target="embeddings/oleObject294.bin"/><Relationship Id="rId1192" Type="http://schemas.openxmlformats.org/officeDocument/2006/relationships/image" Target="media/image570.wmf"/><Relationship Id="rId1206" Type="http://schemas.openxmlformats.org/officeDocument/2006/relationships/image" Target="media/image577.wmf"/><Relationship Id="rId1413" Type="http://schemas.openxmlformats.org/officeDocument/2006/relationships/oleObject" Target="embeddings/oleObject727.bin"/><Relationship Id="rId215" Type="http://schemas.openxmlformats.org/officeDocument/2006/relationships/oleObject" Target="embeddings/oleObject120.bin"/><Relationship Id="rId422" Type="http://schemas.openxmlformats.org/officeDocument/2006/relationships/oleObject" Target="embeddings/oleObject223.bin"/><Relationship Id="rId867" Type="http://schemas.openxmlformats.org/officeDocument/2006/relationships/image" Target="media/image417.wmf"/><Relationship Id="rId1052" Type="http://schemas.openxmlformats.org/officeDocument/2006/relationships/oleObject" Target="embeddings/oleObject544.bin"/><Relationship Id="rId299" Type="http://schemas.openxmlformats.org/officeDocument/2006/relationships/oleObject" Target="embeddings/oleObject160.bin"/><Relationship Id="rId727" Type="http://schemas.openxmlformats.org/officeDocument/2006/relationships/image" Target="media/image347.wmf"/><Relationship Id="rId934" Type="http://schemas.openxmlformats.org/officeDocument/2006/relationships/oleObject" Target="embeddings/oleObject478.bin"/><Relationship Id="rId1357" Type="http://schemas.openxmlformats.org/officeDocument/2006/relationships/image" Target="media/image653.wmf"/><Relationship Id="rId63" Type="http://schemas.openxmlformats.org/officeDocument/2006/relationships/oleObject" Target="embeddings/oleObject33.bin"/><Relationship Id="rId159" Type="http://schemas.openxmlformats.org/officeDocument/2006/relationships/oleObject" Target="embeddings/oleObject91.bin"/><Relationship Id="rId366" Type="http://schemas.openxmlformats.org/officeDocument/2006/relationships/oleObject" Target="embeddings/oleObject194.bin"/><Relationship Id="rId573" Type="http://schemas.openxmlformats.org/officeDocument/2006/relationships/image" Target="media/image268.wmf"/><Relationship Id="rId780" Type="http://schemas.openxmlformats.org/officeDocument/2006/relationships/oleObject" Target="embeddings/oleObject401.bin"/><Relationship Id="rId1217" Type="http://schemas.openxmlformats.org/officeDocument/2006/relationships/oleObject" Target="embeddings/oleObject629.bin"/><Relationship Id="rId1424" Type="http://schemas.openxmlformats.org/officeDocument/2006/relationships/image" Target="media/image686.wmf"/><Relationship Id="rId226" Type="http://schemas.openxmlformats.org/officeDocument/2006/relationships/image" Target="media/image95.wmf"/><Relationship Id="rId433" Type="http://schemas.openxmlformats.org/officeDocument/2006/relationships/image" Target="media/image198.wmf"/><Relationship Id="rId878" Type="http://schemas.openxmlformats.org/officeDocument/2006/relationships/oleObject" Target="embeddings/oleObject450.bin"/><Relationship Id="rId1063" Type="http://schemas.openxmlformats.org/officeDocument/2006/relationships/image" Target="media/image508.wmf"/><Relationship Id="rId1270" Type="http://schemas.openxmlformats.org/officeDocument/2006/relationships/image" Target="media/image609.wmf"/><Relationship Id="rId640" Type="http://schemas.openxmlformats.org/officeDocument/2006/relationships/oleObject" Target="embeddings/oleObject333.bin"/><Relationship Id="rId738" Type="http://schemas.openxmlformats.org/officeDocument/2006/relationships/oleObject" Target="embeddings/oleObject380.bin"/><Relationship Id="rId945" Type="http://schemas.openxmlformats.org/officeDocument/2006/relationships/image" Target="media/image456.wmf"/><Relationship Id="rId1368" Type="http://schemas.openxmlformats.org/officeDocument/2006/relationships/image" Target="media/image658.wmf"/><Relationship Id="rId74" Type="http://schemas.openxmlformats.org/officeDocument/2006/relationships/oleObject" Target="embeddings/oleObject43.bin"/><Relationship Id="rId377" Type="http://schemas.openxmlformats.org/officeDocument/2006/relationships/image" Target="media/image172.wmf"/><Relationship Id="rId500" Type="http://schemas.openxmlformats.org/officeDocument/2006/relationships/oleObject" Target="embeddings/oleObject263.bin"/><Relationship Id="rId584" Type="http://schemas.openxmlformats.org/officeDocument/2006/relationships/oleObject" Target="embeddings/oleObject305.bin"/><Relationship Id="rId805" Type="http://schemas.openxmlformats.org/officeDocument/2006/relationships/image" Target="media/image386.wmf"/><Relationship Id="rId1130" Type="http://schemas.openxmlformats.org/officeDocument/2006/relationships/oleObject" Target="embeddings/oleObject583.bin"/><Relationship Id="rId1228" Type="http://schemas.openxmlformats.org/officeDocument/2006/relationships/image" Target="media/image588.wmf"/><Relationship Id="rId1435" Type="http://schemas.openxmlformats.org/officeDocument/2006/relationships/oleObject" Target="embeddings/oleObject73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1.bin"/><Relationship Id="rId791" Type="http://schemas.openxmlformats.org/officeDocument/2006/relationships/image" Target="media/image379.wmf"/><Relationship Id="rId889" Type="http://schemas.openxmlformats.org/officeDocument/2006/relationships/image" Target="media/image428.wmf"/><Relationship Id="rId1074" Type="http://schemas.openxmlformats.org/officeDocument/2006/relationships/oleObject" Target="embeddings/oleObject555.bin"/><Relationship Id="rId444" Type="http://schemas.openxmlformats.org/officeDocument/2006/relationships/oleObject" Target="embeddings/oleObject235.bin"/><Relationship Id="rId651" Type="http://schemas.openxmlformats.org/officeDocument/2006/relationships/image" Target="media/image307.wmf"/><Relationship Id="rId749" Type="http://schemas.openxmlformats.org/officeDocument/2006/relationships/image" Target="media/image358.wmf"/><Relationship Id="rId1281" Type="http://schemas.openxmlformats.org/officeDocument/2006/relationships/oleObject" Target="embeddings/oleObject661.bin"/><Relationship Id="rId1379" Type="http://schemas.openxmlformats.org/officeDocument/2006/relationships/oleObject" Target="embeddings/oleObject710.bin"/><Relationship Id="rId290" Type="http://schemas.openxmlformats.org/officeDocument/2006/relationships/image" Target="media/image129.wmf"/><Relationship Id="rId304" Type="http://schemas.openxmlformats.org/officeDocument/2006/relationships/image" Target="media/image136.wmf"/><Relationship Id="rId388" Type="http://schemas.openxmlformats.org/officeDocument/2006/relationships/oleObject" Target="embeddings/oleObject205.bin"/><Relationship Id="rId511" Type="http://schemas.openxmlformats.org/officeDocument/2006/relationships/image" Target="media/image237.wmf"/><Relationship Id="rId609" Type="http://schemas.openxmlformats.org/officeDocument/2006/relationships/image" Target="media/image286.wmf"/><Relationship Id="rId956" Type="http://schemas.openxmlformats.org/officeDocument/2006/relationships/oleObject" Target="embeddings/oleObject494.bin"/><Relationship Id="rId1141" Type="http://schemas.openxmlformats.org/officeDocument/2006/relationships/image" Target="media/image547.wmf"/><Relationship Id="rId1239" Type="http://schemas.openxmlformats.org/officeDocument/2006/relationships/oleObject" Target="embeddings/oleObject640.bin"/><Relationship Id="rId85" Type="http://schemas.openxmlformats.org/officeDocument/2006/relationships/image" Target="media/image31.wmf"/><Relationship Id="rId150" Type="http://schemas.openxmlformats.org/officeDocument/2006/relationships/image" Target="media/image58.wmf"/><Relationship Id="rId595" Type="http://schemas.openxmlformats.org/officeDocument/2006/relationships/image" Target="media/image279.wmf"/><Relationship Id="rId816" Type="http://schemas.openxmlformats.org/officeDocument/2006/relationships/oleObject" Target="embeddings/oleObject419.bin"/><Relationship Id="rId1001" Type="http://schemas.openxmlformats.org/officeDocument/2006/relationships/oleObject" Target="embeddings/oleObject517.bin"/><Relationship Id="rId1446" Type="http://schemas.openxmlformats.org/officeDocument/2006/relationships/header" Target="header1.xml"/><Relationship Id="rId248" Type="http://schemas.openxmlformats.org/officeDocument/2006/relationships/oleObject" Target="embeddings/oleObject136.bin"/><Relationship Id="rId455" Type="http://schemas.openxmlformats.org/officeDocument/2006/relationships/image" Target="media/image209.wmf"/><Relationship Id="rId662" Type="http://schemas.openxmlformats.org/officeDocument/2006/relationships/image" Target="media/image314.wmf"/><Relationship Id="rId1085" Type="http://schemas.openxmlformats.org/officeDocument/2006/relationships/image" Target="media/image519.wmf"/><Relationship Id="rId1292" Type="http://schemas.openxmlformats.org/officeDocument/2006/relationships/image" Target="media/image620.wmf"/><Relationship Id="rId1306" Type="http://schemas.openxmlformats.org/officeDocument/2006/relationships/image" Target="media/image627.wmf"/><Relationship Id="rId12" Type="http://schemas.openxmlformats.org/officeDocument/2006/relationships/image" Target="media/image5.wmf"/><Relationship Id="rId108" Type="http://schemas.openxmlformats.org/officeDocument/2006/relationships/oleObject" Target="embeddings/oleObject63.bin"/><Relationship Id="rId315" Type="http://schemas.openxmlformats.org/officeDocument/2006/relationships/image" Target="media/image141.wmf"/><Relationship Id="rId522" Type="http://schemas.openxmlformats.org/officeDocument/2006/relationships/oleObject" Target="embeddings/oleObject274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4.bin"/><Relationship Id="rId96" Type="http://schemas.openxmlformats.org/officeDocument/2006/relationships/oleObject" Target="embeddings/oleObject57.bin"/><Relationship Id="rId161" Type="http://schemas.openxmlformats.org/officeDocument/2006/relationships/oleObject" Target="embeddings/oleObject92.bin"/><Relationship Id="rId399" Type="http://schemas.openxmlformats.org/officeDocument/2006/relationships/image" Target="media/image183.wmf"/><Relationship Id="rId827" Type="http://schemas.openxmlformats.org/officeDocument/2006/relationships/image" Target="media/image397.wmf"/><Relationship Id="rId1012" Type="http://schemas.openxmlformats.org/officeDocument/2006/relationships/image" Target="media/image484.wmf"/><Relationship Id="rId259" Type="http://schemas.openxmlformats.org/officeDocument/2006/relationships/image" Target="media/image113.wmf"/><Relationship Id="rId466" Type="http://schemas.openxmlformats.org/officeDocument/2006/relationships/oleObject" Target="embeddings/oleObject246.bin"/><Relationship Id="rId673" Type="http://schemas.openxmlformats.org/officeDocument/2006/relationships/oleObject" Target="embeddings/oleObject347.bin"/><Relationship Id="rId880" Type="http://schemas.openxmlformats.org/officeDocument/2006/relationships/oleObject" Target="embeddings/oleObject451.bin"/><Relationship Id="rId1096" Type="http://schemas.openxmlformats.org/officeDocument/2006/relationships/oleObject" Target="embeddings/oleObject566.bin"/><Relationship Id="rId1317" Type="http://schemas.openxmlformats.org/officeDocument/2006/relationships/oleObject" Target="embeddings/oleObject679.bin"/><Relationship Id="rId23" Type="http://schemas.openxmlformats.org/officeDocument/2006/relationships/oleObject" Target="embeddings/oleObject7.bin"/><Relationship Id="rId119" Type="http://schemas.openxmlformats.org/officeDocument/2006/relationships/image" Target="media/image45.wmf"/><Relationship Id="rId326" Type="http://schemas.openxmlformats.org/officeDocument/2006/relationships/oleObject" Target="embeddings/oleObject174.bin"/><Relationship Id="rId533" Type="http://schemas.openxmlformats.org/officeDocument/2006/relationships/image" Target="media/image248.wmf"/><Relationship Id="rId978" Type="http://schemas.openxmlformats.org/officeDocument/2006/relationships/oleObject" Target="embeddings/oleObject505.bin"/><Relationship Id="rId1163" Type="http://schemas.openxmlformats.org/officeDocument/2006/relationships/image" Target="media/image558.wmf"/><Relationship Id="rId1370" Type="http://schemas.openxmlformats.org/officeDocument/2006/relationships/image" Target="media/image659.wmf"/><Relationship Id="rId740" Type="http://schemas.openxmlformats.org/officeDocument/2006/relationships/oleObject" Target="embeddings/oleObject381.bin"/><Relationship Id="rId838" Type="http://schemas.openxmlformats.org/officeDocument/2006/relationships/oleObject" Target="embeddings/oleObject430.bin"/><Relationship Id="rId1023" Type="http://schemas.openxmlformats.org/officeDocument/2006/relationships/oleObject" Target="embeddings/oleObject528.bin"/><Relationship Id="rId172" Type="http://schemas.openxmlformats.org/officeDocument/2006/relationships/image" Target="media/image72.wmf"/><Relationship Id="rId477" Type="http://schemas.openxmlformats.org/officeDocument/2006/relationships/image" Target="media/image220.wmf"/><Relationship Id="rId600" Type="http://schemas.openxmlformats.org/officeDocument/2006/relationships/oleObject" Target="embeddings/oleObject313.bin"/><Relationship Id="rId684" Type="http://schemas.openxmlformats.org/officeDocument/2006/relationships/oleObject" Target="embeddings/oleObject353.bin"/><Relationship Id="rId1230" Type="http://schemas.openxmlformats.org/officeDocument/2006/relationships/image" Target="media/image589.wmf"/><Relationship Id="rId1328" Type="http://schemas.openxmlformats.org/officeDocument/2006/relationships/image" Target="media/image638.wmf"/><Relationship Id="rId337" Type="http://schemas.openxmlformats.org/officeDocument/2006/relationships/oleObject" Target="embeddings/oleObject180.bin"/><Relationship Id="rId891" Type="http://schemas.openxmlformats.org/officeDocument/2006/relationships/image" Target="media/image429.wmf"/><Relationship Id="rId905" Type="http://schemas.openxmlformats.org/officeDocument/2006/relationships/image" Target="media/image436.wmf"/><Relationship Id="rId989" Type="http://schemas.openxmlformats.org/officeDocument/2006/relationships/image" Target="media/image473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85.bin"/><Relationship Id="rId751" Type="http://schemas.openxmlformats.org/officeDocument/2006/relationships/image" Target="media/image359.wmf"/><Relationship Id="rId849" Type="http://schemas.openxmlformats.org/officeDocument/2006/relationships/image" Target="media/image408.wmf"/><Relationship Id="rId1174" Type="http://schemas.openxmlformats.org/officeDocument/2006/relationships/oleObject" Target="embeddings/oleObject605.bin"/><Relationship Id="rId1381" Type="http://schemas.openxmlformats.org/officeDocument/2006/relationships/oleObject" Target="embeddings/oleObject711.bin"/><Relationship Id="rId183" Type="http://schemas.openxmlformats.org/officeDocument/2006/relationships/oleObject" Target="embeddings/oleObject103.bin"/><Relationship Id="rId390" Type="http://schemas.openxmlformats.org/officeDocument/2006/relationships/oleObject" Target="embeddings/oleObject206.bin"/><Relationship Id="rId404" Type="http://schemas.openxmlformats.org/officeDocument/2006/relationships/oleObject" Target="embeddings/oleObject213.bin"/><Relationship Id="rId611" Type="http://schemas.openxmlformats.org/officeDocument/2006/relationships/image" Target="media/image287.wmf"/><Relationship Id="rId1034" Type="http://schemas.openxmlformats.org/officeDocument/2006/relationships/oleObject" Target="embeddings/oleObject534.bin"/><Relationship Id="rId1241" Type="http://schemas.openxmlformats.org/officeDocument/2006/relationships/oleObject" Target="embeddings/oleObject641.bin"/><Relationship Id="rId1339" Type="http://schemas.openxmlformats.org/officeDocument/2006/relationships/oleObject" Target="embeddings/oleObject690.bin"/><Relationship Id="rId250" Type="http://schemas.openxmlformats.org/officeDocument/2006/relationships/image" Target="media/image108.wmf"/><Relationship Id="rId488" Type="http://schemas.openxmlformats.org/officeDocument/2006/relationships/oleObject" Target="embeddings/oleObject257.bin"/><Relationship Id="rId695" Type="http://schemas.openxmlformats.org/officeDocument/2006/relationships/image" Target="media/image331.wmf"/><Relationship Id="rId709" Type="http://schemas.openxmlformats.org/officeDocument/2006/relationships/image" Target="media/image338.wmf"/><Relationship Id="rId916" Type="http://schemas.openxmlformats.org/officeDocument/2006/relationships/oleObject" Target="embeddings/oleObject469.bin"/><Relationship Id="rId1101" Type="http://schemas.openxmlformats.org/officeDocument/2006/relationships/image" Target="media/image527.wmf"/><Relationship Id="rId45" Type="http://schemas.openxmlformats.org/officeDocument/2006/relationships/oleObject" Target="embeddings/oleObject22.bin"/><Relationship Id="rId110" Type="http://schemas.openxmlformats.org/officeDocument/2006/relationships/oleObject" Target="embeddings/oleObject64.bin"/><Relationship Id="rId348" Type="http://schemas.openxmlformats.org/officeDocument/2006/relationships/oleObject" Target="embeddings/oleObject185.bin"/><Relationship Id="rId555" Type="http://schemas.openxmlformats.org/officeDocument/2006/relationships/image" Target="media/image259.wmf"/><Relationship Id="rId762" Type="http://schemas.openxmlformats.org/officeDocument/2006/relationships/oleObject" Target="embeddings/oleObject392.bin"/><Relationship Id="rId1185" Type="http://schemas.openxmlformats.org/officeDocument/2006/relationships/oleObject" Target="embeddings/oleObject613.bin"/><Relationship Id="rId1392" Type="http://schemas.openxmlformats.org/officeDocument/2006/relationships/image" Target="media/image670.wmf"/><Relationship Id="rId1406" Type="http://schemas.openxmlformats.org/officeDocument/2006/relationships/image" Target="media/image677.wmf"/><Relationship Id="rId194" Type="http://schemas.openxmlformats.org/officeDocument/2006/relationships/image" Target="media/image79.wmf"/><Relationship Id="rId208" Type="http://schemas.openxmlformats.org/officeDocument/2006/relationships/image" Target="media/image86.wmf"/><Relationship Id="rId415" Type="http://schemas.openxmlformats.org/officeDocument/2006/relationships/image" Target="media/image191.wmf"/><Relationship Id="rId622" Type="http://schemas.openxmlformats.org/officeDocument/2006/relationships/oleObject" Target="embeddings/oleObject324.bin"/><Relationship Id="rId1045" Type="http://schemas.openxmlformats.org/officeDocument/2006/relationships/image" Target="media/image499.wmf"/><Relationship Id="rId1252" Type="http://schemas.openxmlformats.org/officeDocument/2006/relationships/image" Target="media/image600.wmf"/><Relationship Id="rId261" Type="http://schemas.openxmlformats.org/officeDocument/2006/relationships/image" Target="media/image114.wmf"/><Relationship Id="rId499" Type="http://schemas.openxmlformats.org/officeDocument/2006/relationships/image" Target="media/image231.wmf"/><Relationship Id="rId927" Type="http://schemas.openxmlformats.org/officeDocument/2006/relationships/image" Target="media/image447.wmf"/><Relationship Id="rId1112" Type="http://schemas.openxmlformats.org/officeDocument/2006/relationships/oleObject" Target="embeddings/oleObject574.bin"/><Relationship Id="rId56" Type="http://schemas.openxmlformats.org/officeDocument/2006/relationships/image" Target="media/image23.wmf"/><Relationship Id="rId359" Type="http://schemas.openxmlformats.org/officeDocument/2006/relationships/image" Target="media/image163.wmf"/><Relationship Id="rId566" Type="http://schemas.openxmlformats.org/officeDocument/2006/relationships/oleObject" Target="embeddings/oleObject296.bin"/><Relationship Id="rId773" Type="http://schemas.openxmlformats.org/officeDocument/2006/relationships/image" Target="media/image370.wmf"/><Relationship Id="rId1196" Type="http://schemas.openxmlformats.org/officeDocument/2006/relationships/image" Target="media/image572.wmf"/><Relationship Id="rId1417" Type="http://schemas.openxmlformats.org/officeDocument/2006/relationships/oleObject" Target="embeddings/oleObject729.bin"/><Relationship Id="rId121" Type="http://schemas.openxmlformats.org/officeDocument/2006/relationships/image" Target="media/image46.wmf"/><Relationship Id="rId219" Type="http://schemas.openxmlformats.org/officeDocument/2006/relationships/oleObject" Target="embeddings/oleObject122.bin"/><Relationship Id="rId426" Type="http://schemas.openxmlformats.org/officeDocument/2006/relationships/oleObject" Target="embeddings/oleObject226.bin"/><Relationship Id="rId633" Type="http://schemas.openxmlformats.org/officeDocument/2006/relationships/image" Target="media/image298.wmf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6.bin"/><Relationship Id="rId1263" Type="http://schemas.openxmlformats.org/officeDocument/2006/relationships/oleObject" Target="embeddings/oleObject652.bin"/><Relationship Id="rId840" Type="http://schemas.openxmlformats.org/officeDocument/2006/relationships/oleObject" Target="embeddings/oleObject431.bin"/><Relationship Id="rId938" Type="http://schemas.openxmlformats.org/officeDocument/2006/relationships/oleObject" Target="embeddings/oleObject480.bin"/><Relationship Id="rId67" Type="http://schemas.openxmlformats.org/officeDocument/2006/relationships/oleObject" Target="embeddings/oleObject37.bin"/><Relationship Id="rId272" Type="http://schemas.openxmlformats.org/officeDocument/2006/relationships/oleObject" Target="embeddings/oleObject147.bin"/><Relationship Id="rId577" Type="http://schemas.openxmlformats.org/officeDocument/2006/relationships/image" Target="media/image270.wmf"/><Relationship Id="rId700" Type="http://schemas.openxmlformats.org/officeDocument/2006/relationships/oleObject" Target="embeddings/oleObject361.bin"/><Relationship Id="rId1123" Type="http://schemas.openxmlformats.org/officeDocument/2006/relationships/image" Target="media/image538.wmf"/><Relationship Id="rId1330" Type="http://schemas.openxmlformats.org/officeDocument/2006/relationships/image" Target="media/image639.wmf"/><Relationship Id="rId1428" Type="http://schemas.openxmlformats.org/officeDocument/2006/relationships/image" Target="media/image688.wmf"/><Relationship Id="rId132" Type="http://schemas.openxmlformats.org/officeDocument/2006/relationships/oleObject" Target="embeddings/oleObject75.bin"/><Relationship Id="rId784" Type="http://schemas.openxmlformats.org/officeDocument/2006/relationships/oleObject" Target="embeddings/oleObject403.bin"/><Relationship Id="rId991" Type="http://schemas.openxmlformats.org/officeDocument/2006/relationships/image" Target="media/image474.wmf"/><Relationship Id="rId1067" Type="http://schemas.openxmlformats.org/officeDocument/2006/relationships/image" Target="media/image510.wmf"/><Relationship Id="rId437" Type="http://schemas.openxmlformats.org/officeDocument/2006/relationships/image" Target="media/image200.wmf"/><Relationship Id="rId644" Type="http://schemas.openxmlformats.org/officeDocument/2006/relationships/oleObject" Target="embeddings/oleObject335.bin"/><Relationship Id="rId851" Type="http://schemas.openxmlformats.org/officeDocument/2006/relationships/image" Target="media/image409.wmf"/><Relationship Id="rId1274" Type="http://schemas.openxmlformats.org/officeDocument/2006/relationships/image" Target="media/image611.wmf"/><Relationship Id="rId283" Type="http://schemas.openxmlformats.org/officeDocument/2006/relationships/image" Target="media/image125.wmf"/><Relationship Id="rId490" Type="http://schemas.openxmlformats.org/officeDocument/2006/relationships/oleObject" Target="embeddings/oleObject258.bin"/><Relationship Id="rId504" Type="http://schemas.openxmlformats.org/officeDocument/2006/relationships/oleObject" Target="embeddings/oleObject265.bin"/><Relationship Id="rId711" Type="http://schemas.openxmlformats.org/officeDocument/2006/relationships/image" Target="media/image339.wmf"/><Relationship Id="rId949" Type="http://schemas.openxmlformats.org/officeDocument/2006/relationships/oleObject" Target="embeddings/oleObject487.bin"/><Relationship Id="rId1134" Type="http://schemas.openxmlformats.org/officeDocument/2006/relationships/oleObject" Target="embeddings/oleObject585.bin"/><Relationship Id="rId1341" Type="http://schemas.openxmlformats.org/officeDocument/2006/relationships/oleObject" Target="embeddings/oleObject691.bin"/><Relationship Id="rId78" Type="http://schemas.openxmlformats.org/officeDocument/2006/relationships/oleObject" Target="embeddings/oleObject45.bin"/><Relationship Id="rId143" Type="http://schemas.openxmlformats.org/officeDocument/2006/relationships/oleObject" Target="embeddings/oleObject82.bin"/><Relationship Id="rId350" Type="http://schemas.openxmlformats.org/officeDocument/2006/relationships/oleObject" Target="embeddings/oleObject186.bin"/><Relationship Id="rId588" Type="http://schemas.openxmlformats.org/officeDocument/2006/relationships/oleObject" Target="embeddings/oleObject307.bin"/><Relationship Id="rId795" Type="http://schemas.openxmlformats.org/officeDocument/2006/relationships/image" Target="media/image381.wmf"/><Relationship Id="rId809" Type="http://schemas.openxmlformats.org/officeDocument/2006/relationships/image" Target="media/image388.wmf"/><Relationship Id="rId1201" Type="http://schemas.openxmlformats.org/officeDocument/2006/relationships/oleObject" Target="embeddings/oleObject621.bin"/><Relationship Id="rId1439" Type="http://schemas.openxmlformats.org/officeDocument/2006/relationships/oleObject" Target="embeddings/oleObject740.bin"/><Relationship Id="rId9" Type="http://schemas.openxmlformats.org/officeDocument/2006/relationships/image" Target="media/image3.gif"/><Relationship Id="rId210" Type="http://schemas.openxmlformats.org/officeDocument/2006/relationships/image" Target="media/image87.wmf"/><Relationship Id="rId448" Type="http://schemas.openxmlformats.org/officeDocument/2006/relationships/oleObject" Target="embeddings/oleObject237.bin"/><Relationship Id="rId655" Type="http://schemas.openxmlformats.org/officeDocument/2006/relationships/image" Target="media/image309.wmf"/><Relationship Id="rId862" Type="http://schemas.openxmlformats.org/officeDocument/2006/relationships/oleObject" Target="embeddings/oleObject442.bin"/><Relationship Id="rId1078" Type="http://schemas.openxmlformats.org/officeDocument/2006/relationships/oleObject" Target="embeddings/oleObject557.bin"/><Relationship Id="rId1285" Type="http://schemas.openxmlformats.org/officeDocument/2006/relationships/oleObject" Target="embeddings/oleObject663.bin"/><Relationship Id="rId294" Type="http://schemas.openxmlformats.org/officeDocument/2006/relationships/image" Target="media/image131.wmf"/><Relationship Id="rId308" Type="http://schemas.openxmlformats.org/officeDocument/2006/relationships/image" Target="media/image138.wmf"/><Relationship Id="rId515" Type="http://schemas.openxmlformats.org/officeDocument/2006/relationships/image" Target="media/image239.wmf"/><Relationship Id="rId722" Type="http://schemas.openxmlformats.org/officeDocument/2006/relationships/oleObject" Target="embeddings/oleObject372.bin"/><Relationship Id="rId1145" Type="http://schemas.openxmlformats.org/officeDocument/2006/relationships/image" Target="media/image549.wmf"/><Relationship Id="rId1352" Type="http://schemas.openxmlformats.org/officeDocument/2006/relationships/oleObject" Target="embeddings/oleObject696.bin"/><Relationship Id="rId89" Type="http://schemas.openxmlformats.org/officeDocument/2006/relationships/oleObject" Target="embeddings/oleObject52.bin"/><Relationship Id="rId154" Type="http://schemas.openxmlformats.org/officeDocument/2006/relationships/image" Target="media/image60.wmf"/><Relationship Id="rId361" Type="http://schemas.openxmlformats.org/officeDocument/2006/relationships/image" Target="media/image164.wmf"/><Relationship Id="rId599" Type="http://schemas.openxmlformats.org/officeDocument/2006/relationships/image" Target="media/image281.wmf"/><Relationship Id="rId1005" Type="http://schemas.openxmlformats.org/officeDocument/2006/relationships/oleObject" Target="embeddings/oleObject519.bin"/><Relationship Id="rId1212" Type="http://schemas.openxmlformats.org/officeDocument/2006/relationships/image" Target="media/image580.wmf"/><Relationship Id="rId459" Type="http://schemas.openxmlformats.org/officeDocument/2006/relationships/image" Target="media/image211.wmf"/><Relationship Id="rId666" Type="http://schemas.openxmlformats.org/officeDocument/2006/relationships/image" Target="media/image317.wmf"/><Relationship Id="rId873" Type="http://schemas.openxmlformats.org/officeDocument/2006/relationships/image" Target="media/image420.wmf"/><Relationship Id="rId1089" Type="http://schemas.openxmlformats.org/officeDocument/2006/relationships/image" Target="media/image521.wmf"/><Relationship Id="rId1296" Type="http://schemas.openxmlformats.org/officeDocument/2006/relationships/image" Target="media/image622.wmf"/><Relationship Id="rId16" Type="http://schemas.openxmlformats.org/officeDocument/2006/relationships/image" Target="media/image7.wmf"/><Relationship Id="rId221" Type="http://schemas.openxmlformats.org/officeDocument/2006/relationships/oleObject" Target="embeddings/oleObject123.bin"/><Relationship Id="rId319" Type="http://schemas.openxmlformats.org/officeDocument/2006/relationships/image" Target="media/image143.wmf"/><Relationship Id="rId526" Type="http://schemas.openxmlformats.org/officeDocument/2006/relationships/oleObject" Target="embeddings/oleObject276.bin"/><Relationship Id="rId1156" Type="http://schemas.openxmlformats.org/officeDocument/2006/relationships/oleObject" Target="embeddings/oleObject596.bin"/><Relationship Id="rId1363" Type="http://schemas.openxmlformats.org/officeDocument/2006/relationships/oleObject" Target="embeddings/oleObject702.bin"/><Relationship Id="rId733" Type="http://schemas.openxmlformats.org/officeDocument/2006/relationships/image" Target="media/image350.wmf"/><Relationship Id="rId940" Type="http://schemas.openxmlformats.org/officeDocument/2006/relationships/oleObject" Target="embeddings/oleObject481.bin"/><Relationship Id="rId1016" Type="http://schemas.openxmlformats.org/officeDocument/2006/relationships/image" Target="media/image486.wmf"/><Relationship Id="rId165" Type="http://schemas.openxmlformats.org/officeDocument/2006/relationships/oleObject" Target="embeddings/oleObject94.bin"/><Relationship Id="rId372" Type="http://schemas.openxmlformats.org/officeDocument/2006/relationships/oleObject" Target="embeddings/oleObject197.bin"/><Relationship Id="rId677" Type="http://schemas.openxmlformats.org/officeDocument/2006/relationships/image" Target="media/image322.wmf"/><Relationship Id="rId800" Type="http://schemas.openxmlformats.org/officeDocument/2006/relationships/oleObject" Target="embeddings/oleObject411.bin"/><Relationship Id="rId1223" Type="http://schemas.openxmlformats.org/officeDocument/2006/relationships/oleObject" Target="embeddings/oleObject632.bin"/><Relationship Id="rId1430" Type="http://schemas.openxmlformats.org/officeDocument/2006/relationships/image" Target="media/image689.wmf"/><Relationship Id="rId232" Type="http://schemas.openxmlformats.org/officeDocument/2006/relationships/image" Target="media/image98.wmf"/><Relationship Id="rId884" Type="http://schemas.openxmlformats.org/officeDocument/2006/relationships/oleObject" Target="embeddings/oleObject453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0.wmf"/><Relationship Id="rId744" Type="http://schemas.openxmlformats.org/officeDocument/2006/relationships/oleObject" Target="embeddings/oleObject383.bin"/><Relationship Id="rId951" Type="http://schemas.openxmlformats.org/officeDocument/2006/relationships/oleObject" Target="embeddings/oleObject489.bin"/><Relationship Id="rId1167" Type="http://schemas.openxmlformats.org/officeDocument/2006/relationships/image" Target="media/image560.wmf"/><Relationship Id="rId1374" Type="http://schemas.openxmlformats.org/officeDocument/2006/relationships/image" Target="media/image661.wmf"/><Relationship Id="rId80" Type="http://schemas.openxmlformats.org/officeDocument/2006/relationships/oleObject" Target="embeddings/oleObject46.bin"/><Relationship Id="rId176" Type="http://schemas.openxmlformats.org/officeDocument/2006/relationships/oleObject" Target="embeddings/oleObject96.bin"/><Relationship Id="rId383" Type="http://schemas.openxmlformats.org/officeDocument/2006/relationships/image" Target="media/image175.wmf"/><Relationship Id="rId590" Type="http://schemas.openxmlformats.org/officeDocument/2006/relationships/oleObject" Target="embeddings/oleObject308.bin"/><Relationship Id="rId604" Type="http://schemas.openxmlformats.org/officeDocument/2006/relationships/oleObject" Target="embeddings/oleObject315.bin"/><Relationship Id="rId811" Type="http://schemas.openxmlformats.org/officeDocument/2006/relationships/image" Target="media/image389.wmf"/><Relationship Id="rId1027" Type="http://schemas.openxmlformats.org/officeDocument/2006/relationships/oleObject" Target="embeddings/oleObject530.bin"/><Relationship Id="rId1234" Type="http://schemas.openxmlformats.org/officeDocument/2006/relationships/image" Target="media/image591.wmf"/><Relationship Id="rId1441" Type="http://schemas.openxmlformats.org/officeDocument/2006/relationships/oleObject" Target="embeddings/oleObject741.bin"/><Relationship Id="rId243" Type="http://schemas.openxmlformats.org/officeDocument/2006/relationships/oleObject" Target="embeddings/oleObject134.bin"/><Relationship Id="rId450" Type="http://schemas.openxmlformats.org/officeDocument/2006/relationships/oleObject" Target="embeddings/oleObject238.bin"/><Relationship Id="rId688" Type="http://schemas.openxmlformats.org/officeDocument/2006/relationships/oleObject" Target="embeddings/oleObject355.bin"/><Relationship Id="rId895" Type="http://schemas.openxmlformats.org/officeDocument/2006/relationships/image" Target="media/image431.wmf"/><Relationship Id="rId909" Type="http://schemas.openxmlformats.org/officeDocument/2006/relationships/image" Target="media/image438.wmf"/><Relationship Id="rId1080" Type="http://schemas.openxmlformats.org/officeDocument/2006/relationships/oleObject" Target="embeddings/oleObject558.bin"/><Relationship Id="rId1301" Type="http://schemas.openxmlformats.org/officeDocument/2006/relationships/oleObject" Target="embeddings/oleObject671.bin"/><Relationship Id="rId38" Type="http://schemas.openxmlformats.org/officeDocument/2006/relationships/image" Target="media/image14.wmf"/><Relationship Id="rId103" Type="http://schemas.openxmlformats.org/officeDocument/2006/relationships/image" Target="media/image37.wmf"/><Relationship Id="rId310" Type="http://schemas.openxmlformats.org/officeDocument/2006/relationships/oleObject" Target="embeddings/oleObject166.bin"/><Relationship Id="rId548" Type="http://schemas.openxmlformats.org/officeDocument/2006/relationships/oleObject" Target="embeddings/oleObject287.bin"/><Relationship Id="rId755" Type="http://schemas.openxmlformats.org/officeDocument/2006/relationships/image" Target="media/image361.wmf"/><Relationship Id="rId962" Type="http://schemas.openxmlformats.org/officeDocument/2006/relationships/oleObject" Target="embeddings/oleObject497.bin"/><Relationship Id="rId1178" Type="http://schemas.openxmlformats.org/officeDocument/2006/relationships/oleObject" Target="embeddings/oleObject609.bin"/><Relationship Id="rId1385" Type="http://schemas.openxmlformats.org/officeDocument/2006/relationships/oleObject" Target="embeddings/oleObject713.bin"/><Relationship Id="rId91" Type="http://schemas.openxmlformats.org/officeDocument/2006/relationships/oleObject" Target="embeddings/oleObject54.bin"/><Relationship Id="rId187" Type="http://schemas.openxmlformats.org/officeDocument/2006/relationships/oleObject" Target="embeddings/oleObject106.bin"/><Relationship Id="rId394" Type="http://schemas.openxmlformats.org/officeDocument/2006/relationships/oleObject" Target="embeddings/oleObject208.bin"/><Relationship Id="rId408" Type="http://schemas.openxmlformats.org/officeDocument/2006/relationships/oleObject" Target="embeddings/oleObject215.bin"/><Relationship Id="rId615" Type="http://schemas.openxmlformats.org/officeDocument/2006/relationships/image" Target="media/image289.wmf"/><Relationship Id="rId822" Type="http://schemas.openxmlformats.org/officeDocument/2006/relationships/oleObject" Target="embeddings/oleObject422.bin"/><Relationship Id="rId1038" Type="http://schemas.openxmlformats.org/officeDocument/2006/relationships/oleObject" Target="embeddings/oleObject537.bin"/><Relationship Id="rId1245" Type="http://schemas.openxmlformats.org/officeDocument/2006/relationships/oleObject" Target="embeddings/oleObject643.bin"/><Relationship Id="rId254" Type="http://schemas.openxmlformats.org/officeDocument/2006/relationships/oleObject" Target="embeddings/oleObject138.bin"/><Relationship Id="rId699" Type="http://schemas.openxmlformats.org/officeDocument/2006/relationships/image" Target="media/image333.wmf"/><Relationship Id="rId1091" Type="http://schemas.openxmlformats.org/officeDocument/2006/relationships/image" Target="media/image522.wmf"/><Relationship Id="rId1105" Type="http://schemas.openxmlformats.org/officeDocument/2006/relationships/image" Target="media/image529.wmf"/><Relationship Id="rId1312" Type="http://schemas.openxmlformats.org/officeDocument/2006/relationships/image" Target="media/image630.wmf"/><Relationship Id="rId49" Type="http://schemas.openxmlformats.org/officeDocument/2006/relationships/oleObject" Target="embeddings/oleObject24.bin"/><Relationship Id="rId114" Type="http://schemas.openxmlformats.org/officeDocument/2006/relationships/oleObject" Target="embeddings/oleObject66.bin"/><Relationship Id="rId461" Type="http://schemas.openxmlformats.org/officeDocument/2006/relationships/image" Target="media/image212.wmf"/><Relationship Id="rId559" Type="http://schemas.openxmlformats.org/officeDocument/2006/relationships/image" Target="media/image261.wmf"/><Relationship Id="rId766" Type="http://schemas.openxmlformats.org/officeDocument/2006/relationships/oleObject" Target="embeddings/oleObject394.bin"/><Relationship Id="rId1189" Type="http://schemas.openxmlformats.org/officeDocument/2006/relationships/oleObject" Target="embeddings/oleObject615.bin"/><Relationship Id="rId1396" Type="http://schemas.openxmlformats.org/officeDocument/2006/relationships/image" Target="media/image672.wmf"/><Relationship Id="rId198" Type="http://schemas.openxmlformats.org/officeDocument/2006/relationships/image" Target="media/image81.wmf"/><Relationship Id="rId321" Type="http://schemas.openxmlformats.org/officeDocument/2006/relationships/image" Target="media/image144.wmf"/><Relationship Id="rId419" Type="http://schemas.openxmlformats.org/officeDocument/2006/relationships/image" Target="media/image193.wmf"/><Relationship Id="rId626" Type="http://schemas.openxmlformats.org/officeDocument/2006/relationships/oleObject" Target="embeddings/oleObject326.bin"/><Relationship Id="rId973" Type="http://schemas.openxmlformats.org/officeDocument/2006/relationships/image" Target="media/image465.wmf"/><Relationship Id="rId1049" Type="http://schemas.openxmlformats.org/officeDocument/2006/relationships/image" Target="media/image501.wmf"/><Relationship Id="rId1256" Type="http://schemas.openxmlformats.org/officeDocument/2006/relationships/image" Target="media/image602.wmf"/><Relationship Id="rId833" Type="http://schemas.openxmlformats.org/officeDocument/2006/relationships/image" Target="media/image400.wmf"/><Relationship Id="rId1116" Type="http://schemas.openxmlformats.org/officeDocument/2006/relationships/oleObject" Target="embeddings/oleObject576.bin"/><Relationship Id="rId265" Type="http://schemas.openxmlformats.org/officeDocument/2006/relationships/image" Target="media/image116.wmf"/><Relationship Id="rId472" Type="http://schemas.openxmlformats.org/officeDocument/2006/relationships/oleObject" Target="embeddings/oleObject249.bin"/><Relationship Id="rId900" Type="http://schemas.openxmlformats.org/officeDocument/2006/relationships/oleObject" Target="embeddings/oleObject461.bin"/><Relationship Id="rId1323" Type="http://schemas.openxmlformats.org/officeDocument/2006/relationships/oleObject" Target="embeddings/oleObject682.bin"/><Relationship Id="rId125" Type="http://schemas.openxmlformats.org/officeDocument/2006/relationships/image" Target="media/image48.wmf"/><Relationship Id="rId332" Type="http://schemas.openxmlformats.org/officeDocument/2006/relationships/oleObject" Target="embeddings/oleObject177.bin"/><Relationship Id="rId777" Type="http://schemas.openxmlformats.org/officeDocument/2006/relationships/image" Target="media/image372.wmf"/><Relationship Id="rId984" Type="http://schemas.openxmlformats.org/officeDocument/2006/relationships/oleObject" Target="embeddings/oleObject508.bin"/><Relationship Id="rId637" Type="http://schemas.openxmlformats.org/officeDocument/2006/relationships/image" Target="media/image300.wmf"/><Relationship Id="rId844" Type="http://schemas.openxmlformats.org/officeDocument/2006/relationships/oleObject" Target="embeddings/oleObject433.bin"/><Relationship Id="rId1267" Type="http://schemas.openxmlformats.org/officeDocument/2006/relationships/oleObject" Target="embeddings/oleObject654.bin"/><Relationship Id="rId276" Type="http://schemas.openxmlformats.org/officeDocument/2006/relationships/oleObject" Target="embeddings/oleObject149.bin"/><Relationship Id="rId483" Type="http://schemas.openxmlformats.org/officeDocument/2006/relationships/image" Target="media/image223.wmf"/><Relationship Id="rId690" Type="http://schemas.openxmlformats.org/officeDocument/2006/relationships/oleObject" Target="embeddings/oleObject356.bin"/><Relationship Id="rId704" Type="http://schemas.openxmlformats.org/officeDocument/2006/relationships/oleObject" Target="embeddings/oleObject363.bin"/><Relationship Id="rId911" Type="http://schemas.openxmlformats.org/officeDocument/2006/relationships/image" Target="media/image439.wmf"/><Relationship Id="rId1127" Type="http://schemas.openxmlformats.org/officeDocument/2006/relationships/image" Target="media/image540.wmf"/><Relationship Id="rId1334" Type="http://schemas.openxmlformats.org/officeDocument/2006/relationships/image" Target="media/image641.wmf"/><Relationship Id="rId40" Type="http://schemas.openxmlformats.org/officeDocument/2006/relationships/image" Target="media/image15.wmf"/><Relationship Id="rId136" Type="http://schemas.openxmlformats.org/officeDocument/2006/relationships/oleObject" Target="embeddings/oleObject77.bin"/><Relationship Id="rId343" Type="http://schemas.openxmlformats.org/officeDocument/2006/relationships/image" Target="media/image155.wmf"/><Relationship Id="rId550" Type="http://schemas.openxmlformats.org/officeDocument/2006/relationships/oleObject" Target="embeddings/oleObject288.bin"/><Relationship Id="rId788" Type="http://schemas.openxmlformats.org/officeDocument/2006/relationships/oleObject" Target="embeddings/oleObject405.bin"/><Relationship Id="rId995" Type="http://schemas.openxmlformats.org/officeDocument/2006/relationships/image" Target="media/image476.wmf"/><Relationship Id="rId1180" Type="http://schemas.openxmlformats.org/officeDocument/2006/relationships/image" Target="media/image564.wmf"/><Relationship Id="rId1401" Type="http://schemas.openxmlformats.org/officeDocument/2006/relationships/oleObject" Target="embeddings/oleObject721.bin"/><Relationship Id="rId203" Type="http://schemas.openxmlformats.org/officeDocument/2006/relationships/oleObject" Target="embeddings/oleObject114.bin"/><Relationship Id="rId648" Type="http://schemas.openxmlformats.org/officeDocument/2006/relationships/oleObject" Target="embeddings/oleObject337.bin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8.bin"/><Relationship Id="rId1278" Type="http://schemas.openxmlformats.org/officeDocument/2006/relationships/image" Target="media/image613.wmf"/><Relationship Id="rId287" Type="http://schemas.openxmlformats.org/officeDocument/2006/relationships/image" Target="media/image127.wmf"/><Relationship Id="rId410" Type="http://schemas.openxmlformats.org/officeDocument/2006/relationships/oleObject" Target="embeddings/oleObject216.bin"/><Relationship Id="rId494" Type="http://schemas.openxmlformats.org/officeDocument/2006/relationships/oleObject" Target="embeddings/oleObject260.bin"/><Relationship Id="rId508" Type="http://schemas.openxmlformats.org/officeDocument/2006/relationships/oleObject" Target="embeddings/oleObject267.bin"/><Relationship Id="rId715" Type="http://schemas.openxmlformats.org/officeDocument/2006/relationships/image" Target="media/image341.wmf"/><Relationship Id="rId922" Type="http://schemas.openxmlformats.org/officeDocument/2006/relationships/oleObject" Target="embeddings/oleObject472.bin"/><Relationship Id="rId1138" Type="http://schemas.openxmlformats.org/officeDocument/2006/relationships/oleObject" Target="embeddings/oleObject587.bin"/><Relationship Id="rId1345" Type="http://schemas.openxmlformats.org/officeDocument/2006/relationships/oleObject" Target="embeddings/oleObject693.bin"/><Relationship Id="rId147" Type="http://schemas.openxmlformats.org/officeDocument/2006/relationships/oleObject" Target="embeddings/oleObject85.bin"/><Relationship Id="rId354" Type="http://schemas.openxmlformats.org/officeDocument/2006/relationships/oleObject" Target="embeddings/oleObject188.bin"/><Relationship Id="rId799" Type="http://schemas.openxmlformats.org/officeDocument/2006/relationships/image" Target="media/image383.wmf"/><Relationship Id="rId1191" Type="http://schemas.openxmlformats.org/officeDocument/2006/relationships/oleObject" Target="embeddings/oleObject616.bin"/><Relationship Id="rId1205" Type="http://schemas.openxmlformats.org/officeDocument/2006/relationships/oleObject" Target="embeddings/oleObject623.bin"/><Relationship Id="rId51" Type="http://schemas.openxmlformats.org/officeDocument/2006/relationships/oleObject" Target="embeddings/oleObject25.bin"/><Relationship Id="rId561" Type="http://schemas.openxmlformats.org/officeDocument/2006/relationships/image" Target="media/image262.wmf"/><Relationship Id="rId659" Type="http://schemas.openxmlformats.org/officeDocument/2006/relationships/image" Target="media/image311.wmf"/><Relationship Id="rId866" Type="http://schemas.openxmlformats.org/officeDocument/2006/relationships/oleObject" Target="embeddings/oleObject444.bin"/><Relationship Id="rId1289" Type="http://schemas.openxmlformats.org/officeDocument/2006/relationships/oleObject" Target="embeddings/oleObject665.bin"/><Relationship Id="rId1412" Type="http://schemas.openxmlformats.org/officeDocument/2006/relationships/image" Target="media/image680.wmf"/><Relationship Id="rId214" Type="http://schemas.openxmlformats.org/officeDocument/2006/relationships/image" Target="media/image89.wmf"/><Relationship Id="rId298" Type="http://schemas.openxmlformats.org/officeDocument/2006/relationships/image" Target="media/image133.wmf"/><Relationship Id="rId421" Type="http://schemas.openxmlformats.org/officeDocument/2006/relationships/oleObject" Target="embeddings/oleObject222.bin"/><Relationship Id="rId519" Type="http://schemas.openxmlformats.org/officeDocument/2006/relationships/image" Target="media/image241.wmf"/><Relationship Id="rId1051" Type="http://schemas.openxmlformats.org/officeDocument/2006/relationships/image" Target="media/image502.wmf"/><Relationship Id="rId1149" Type="http://schemas.openxmlformats.org/officeDocument/2006/relationships/image" Target="media/image551.wmf"/><Relationship Id="rId1356" Type="http://schemas.openxmlformats.org/officeDocument/2006/relationships/oleObject" Target="embeddings/oleObject698.bin"/><Relationship Id="rId158" Type="http://schemas.openxmlformats.org/officeDocument/2006/relationships/image" Target="media/image62.wmf"/><Relationship Id="rId726" Type="http://schemas.openxmlformats.org/officeDocument/2006/relationships/oleObject" Target="embeddings/oleObject374.bin"/><Relationship Id="rId933" Type="http://schemas.openxmlformats.org/officeDocument/2006/relationships/image" Target="media/image450.wmf"/><Relationship Id="rId1009" Type="http://schemas.openxmlformats.org/officeDocument/2006/relationships/oleObject" Target="embeddings/oleObject521.bin"/><Relationship Id="rId62" Type="http://schemas.openxmlformats.org/officeDocument/2006/relationships/oleObject" Target="embeddings/oleObject32.bin"/><Relationship Id="rId365" Type="http://schemas.openxmlformats.org/officeDocument/2006/relationships/image" Target="media/image166.wmf"/><Relationship Id="rId572" Type="http://schemas.openxmlformats.org/officeDocument/2006/relationships/oleObject" Target="embeddings/oleObject299.bin"/><Relationship Id="rId1216" Type="http://schemas.openxmlformats.org/officeDocument/2006/relationships/image" Target="media/image582.wmf"/><Relationship Id="rId1423" Type="http://schemas.openxmlformats.org/officeDocument/2006/relationships/oleObject" Target="embeddings/oleObject732.bin"/><Relationship Id="rId225" Type="http://schemas.openxmlformats.org/officeDocument/2006/relationships/oleObject" Target="embeddings/oleObject125.bin"/><Relationship Id="rId432" Type="http://schemas.openxmlformats.org/officeDocument/2006/relationships/oleObject" Target="embeddings/oleObject229.bin"/><Relationship Id="rId877" Type="http://schemas.openxmlformats.org/officeDocument/2006/relationships/image" Target="media/image422.wmf"/><Relationship Id="rId1062" Type="http://schemas.openxmlformats.org/officeDocument/2006/relationships/oleObject" Target="embeddings/oleObject549.bin"/><Relationship Id="rId737" Type="http://schemas.openxmlformats.org/officeDocument/2006/relationships/image" Target="media/image352.wmf"/><Relationship Id="rId944" Type="http://schemas.openxmlformats.org/officeDocument/2006/relationships/oleObject" Target="embeddings/oleObject483.bin"/><Relationship Id="rId1367" Type="http://schemas.openxmlformats.org/officeDocument/2006/relationships/oleObject" Target="embeddings/oleObject704.bin"/><Relationship Id="rId73" Type="http://schemas.openxmlformats.org/officeDocument/2006/relationships/image" Target="media/image25.wmf"/><Relationship Id="rId169" Type="http://schemas.openxmlformats.org/officeDocument/2006/relationships/image" Target="media/image69.wmf"/><Relationship Id="rId376" Type="http://schemas.openxmlformats.org/officeDocument/2006/relationships/oleObject" Target="embeddings/oleObject199.bin"/><Relationship Id="rId583" Type="http://schemas.openxmlformats.org/officeDocument/2006/relationships/image" Target="media/image273.wmf"/><Relationship Id="rId790" Type="http://schemas.openxmlformats.org/officeDocument/2006/relationships/oleObject" Target="embeddings/oleObject406.bin"/><Relationship Id="rId804" Type="http://schemas.openxmlformats.org/officeDocument/2006/relationships/oleObject" Target="embeddings/oleObject413.bin"/><Relationship Id="rId1227" Type="http://schemas.openxmlformats.org/officeDocument/2006/relationships/oleObject" Target="embeddings/oleObject634.bin"/><Relationship Id="rId1434" Type="http://schemas.openxmlformats.org/officeDocument/2006/relationships/image" Target="media/image691.wmf"/><Relationship Id="rId4" Type="http://schemas.openxmlformats.org/officeDocument/2006/relationships/settings" Target="settings.xml"/><Relationship Id="rId236" Type="http://schemas.openxmlformats.org/officeDocument/2006/relationships/image" Target="media/image100.wmf"/><Relationship Id="rId443" Type="http://schemas.openxmlformats.org/officeDocument/2006/relationships/image" Target="media/image203.wmf"/><Relationship Id="rId650" Type="http://schemas.openxmlformats.org/officeDocument/2006/relationships/oleObject" Target="embeddings/oleObject338.bin"/><Relationship Id="rId888" Type="http://schemas.openxmlformats.org/officeDocument/2006/relationships/oleObject" Target="embeddings/oleObject455.bin"/><Relationship Id="rId1073" Type="http://schemas.openxmlformats.org/officeDocument/2006/relationships/image" Target="media/image513.wmf"/><Relationship Id="rId1280" Type="http://schemas.openxmlformats.org/officeDocument/2006/relationships/image" Target="media/image614.wmf"/><Relationship Id="rId303" Type="http://schemas.openxmlformats.org/officeDocument/2006/relationships/oleObject" Target="embeddings/oleObject162.bin"/><Relationship Id="rId748" Type="http://schemas.openxmlformats.org/officeDocument/2006/relationships/oleObject" Target="embeddings/oleObject385.bin"/><Relationship Id="rId955" Type="http://schemas.openxmlformats.org/officeDocument/2006/relationships/oleObject" Target="embeddings/oleObject493.bin"/><Relationship Id="rId1140" Type="http://schemas.openxmlformats.org/officeDocument/2006/relationships/oleObject" Target="embeddings/oleObject588.bin"/><Relationship Id="rId1378" Type="http://schemas.openxmlformats.org/officeDocument/2006/relationships/image" Target="media/image663.wmf"/><Relationship Id="rId84" Type="http://schemas.openxmlformats.org/officeDocument/2006/relationships/oleObject" Target="embeddings/oleObject48.bin"/><Relationship Id="rId387" Type="http://schemas.openxmlformats.org/officeDocument/2006/relationships/image" Target="media/image177.wmf"/><Relationship Id="rId510" Type="http://schemas.openxmlformats.org/officeDocument/2006/relationships/oleObject" Target="embeddings/oleObject268.bin"/><Relationship Id="rId594" Type="http://schemas.openxmlformats.org/officeDocument/2006/relationships/oleObject" Target="embeddings/oleObject310.bin"/><Relationship Id="rId608" Type="http://schemas.openxmlformats.org/officeDocument/2006/relationships/oleObject" Target="embeddings/oleObject317.bin"/><Relationship Id="rId815" Type="http://schemas.openxmlformats.org/officeDocument/2006/relationships/image" Target="media/image391.wmf"/><Relationship Id="rId1238" Type="http://schemas.openxmlformats.org/officeDocument/2006/relationships/image" Target="media/image593.wmf"/><Relationship Id="rId1445" Type="http://schemas.openxmlformats.org/officeDocument/2006/relationships/oleObject" Target="embeddings/oleObject743.bin"/><Relationship Id="rId247" Type="http://schemas.openxmlformats.org/officeDocument/2006/relationships/image" Target="media/image106.wmf"/><Relationship Id="rId899" Type="http://schemas.openxmlformats.org/officeDocument/2006/relationships/image" Target="media/image433.wmf"/><Relationship Id="rId1000" Type="http://schemas.openxmlformats.org/officeDocument/2006/relationships/image" Target="media/image478.wmf"/><Relationship Id="rId1084" Type="http://schemas.openxmlformats.org/officeDocument/2006/relationships/oleObject" Target="embeddings/oleObject560.bin"/><Relationship Id="rId1305" Type="http://schemas.openxmlformats.org/officeDocument/2006/relationships/oleObject" Target="embeddings/oleObject673.bin"/><Relationship Id="rId107" Type="http://schemas.openxmlformats.org/officeDocument/2006/relationships/image" Target="media/image39.wmf"/><Relationship Id="rId454" Type="http://schemas.openxmlformats.org/officeDocument/2006/relationships/oleObject" Target="embeddings/oleObject240.bin"/><Relationship Id="rId661" Type="http://schemas.openxmlformats.org/officeDocument/2006/relationships/image" Target="media/image313.wmf"/><Relationship Id="rId759" Type="http://schemas.openxmlformats.org/officeDocument/2006/relationships/image" Target="media/image363.wmf"/><Relationship Id="rId966" Type="http://schemas.openxmlformats.org/officeDocument/2006/relationships/oleObject" Target="embeddings/oleObject499.bin"/><Relationship Id="rId1291" Type="http://schemas.openxmlformats.org/officeDocument/2006/relationships/oleObject" Target="embeddings/oleObject666.bin"/><Relationship Id="rId1389" Type="http://schemas.openxmlformats.org/officeDocument/2006/relationships/oleObject" Target="embeddings/oleObject715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68.bin"/><Relationship Id="rId398" Type="http://schemas.openxmlformats.org/officeDocument/2006/relationships/oleObject" Target="embeddings/oleObject210.bin"/><Relationship Id="rId521" Type="http://schemas.openxmlformats.org/officeDocument/2006/relationships/image" Target="media/image242.wmf"/><Relationship Id="rId619" Type="http://schemas.openxmlformats.org/officeDocument/2006/relationships/image" Target="media/image291.wmf"/><Relationship Id="rId1151" Type="http://schemas.openxmlformats.org/officeDocument/2006/relationships/image" Target="media/image552.wmf"/><Relationship Id="rId1249" Type="http://schemas.openxmlformats.org/officeDocument/2006/relationships/oleObject" Target="embeddings/oleObject645.bin"/><Relationship Id="rId95" Type="http://schemas.openxmlformats.org/officeDocument/2006/relationships/image" Target="media/image33.wmf"/><Relationship Id="rId160" Type="http://schemas.openxmlformats.org/officeDocument/2006/relationships/image" Target="media/image63.wmf"/><Relationship Id="rId826" Type="http://schemas.openxmlformats.org/officeDocument/2006/relationships/oleObject" Target="embeddings/oleObject424.bin"/><Relationship Id="rId1011" Type="http://schemas.openxmlformats.org/officeDocument/2006/relationships/oleObject" Target="embeddings/oleObject522.bin"/><Relationship Id="rId1109" Type="http://schemas.openxmlformats.org/officeDocument/2006/relationships/image" Target="media/image531.wmf"/><Relationship Id="rId258" Type="http://schemas.openxmlformats.org/officeDocument/2006/relationships/oleObject" Target="embeddings/oleObject140.bin"/><Relationship Id="rId465" Type="http://schemas.openxmlformats.org/officeDocument/2006/relationships/image" Target="media/image214.wmf"/><Relationship Id="rId672" Type="http://schemas.openxmlformats.org/officeDocument/2006/relationships/image" Target="media/image320.wmf"/><Relationship Id="rId1095" Type="http://schemas.openxmlformats.org/officeDocument/2006/relationships/image" Target="media/image524.wmf"/><Relationship Id="rId1316" Type="http://schemas.openxmlformats.org/officeDocument/2006/relationships/image" Target="media/image632.wmf"/><Relationship Id="rId22" Type="http://schemas.openxmlformats.org/officeDocument/2006/relationships/image" Target="media/image10.wmf"/><Relationship Id="rId118" Type="http://schemas.openxmlformats.org/officeDocument/2006/relationships/oleObject" Target="embeddings/oleObject68.bin"/><Relationship Id="rId325" Type="http://schemas.openxmlformats.org/officeDocument/2006/relationships/image" Target="media/image146.wmf"/><Relationship Id="rId532" Type="http://schemas.openxmlformats.org/officeDocument/2006/relationships/oleObject" Target="embeddings/oleObject279.bin"/><Relationship Id="rId977" Type="http://schemas.openxmlformats.org/officeDocument/2006/relationships/image" Target="media/image467.wmf"/><Relationship Id="rId1162" Type="http://schemas.openxmlformats.org/officeDocument/2006/relationships/oleObject" Target="embeddings/oleObject599.bin"/><Relationship Id="rId171" Type="http://schemas.openxmlformats.org/officeDocument/2006/relationships/image" Target="media/image71.wmf"/><Relationship Id="rId837" Type="http://schemas.openxmlformats.org/officeDocument/2006/relationships/image" Target="media/image402.wmf"/><Relationship Id="rId1022" Type="http://schemas.openxmlformats.org/officeDocument/2006/relationships/image" Target="media/image489.wmf"/><Relationship Id="rId269" Type="http://schemas.openxmlformats.org/officeDocument/2006/relationships/image" Target="media/image118.wmf"/><Relationship Id="rId476" Type="http://schemas.openxmlformats.org/officeDocument/2006/relationships/oleObject" Target="embeddings/oleObject251.bin"/><Relationship Id="rId683" Type="http://schemas.openxmlformats.org/officeDocument/2006/relationships/image" Target="media/image325.wmf"/><Relationship Id="rId890" Type="http://schemas.openxmlformats.org/officeDocument/2006/relationships/oleObject" Target="embeddings/oleObject456.bin"/><Relationship Id="rId904" Type="http://schemas.openxmlformats.org/officeDocument/2006/relationships/oleObject" Target="embeddings/oleObject463.bin"/><Relationship Id="rId1327" Type="http://schemas.openxmlformats.org/officeDocument/2006/relationships/oleObject" Target="embeddings/oleObject684.bin"/><Relationship Id="rId33" Type="http://schemas.openxmlformats.org/officeDocument/2006/relationships/oleObject" Target="embeddings/oleObject16.bin"/><Relationship Id="rId129" Type="http://schemas.openxmlformats.org/officeDocument/2006/relationships/image" Target="media/image50.wmf"/><Relationship Id="rId336" Type="http://schemas.openxmlformats.org/officeDocument/2006/relationships/oleObject" Target="embeddings/oleObject179.bin"/><Relationship Id="rId543" Type="http://schemas.openxmlformats.org/officeDocument/2006/relationships/image" Target="media/image253.wmf"/><Relationship Id="rId988" Type="http://schemas.openxmlformats.org/officeDocument/2006/relationships/oleObject" Target="embeddings/oleObject510.bin"/><Relationship Id="rId1173" Type="http://schemas.openxmlformats.org/officeDocument/2006/relationships/image" Target="media/image563.wmf"/><Relationship Id="rId1380" Type="http://schemas.openxmlformats.org/officeDocument/2006/relationships/image" Target="media/image664.wmf"/><Relationship Id="rId182" Type="http://schemas.openxmlformats.org/officeDocument/2006/relationships/oleObject" Target="embeddings/oleObject102.bin"/><Relationship Id="rId403" Type="http://schemas.openxmlformats.org/officeDocument/2006/relationships/image" Target="media/image185.wmf"/><Relationship Id="rId750" Type="http://schemas.openxmlformats.org/officeDocument/2006/relationships/oleObject" Target="embeddings/oleObject386.bin"/><Relationship Id="rId848" Type="http://schemas.openxmlformats.org/officeDocument/2006/relationships/oleObject" Target="embeddings/oleObject435.bin"/><Relationship Id="rId1033" Type="http://schemas.openxmlformats.org/officeDocument/2006/relationships/oleObject" Target="embeddings/oleObject533.bin"/><Relationship Id="rId487" Type="http://schemas.openxmlformats.org/officeDocument/2006/relationships/image" Target="media/image225.wmf"/><Relationship Id="rId610" Type="http://schemas.openxmlformats.org/officeDocument/2006/relationships/oleObject" Target="embeddings/oleObject318.bin"/><Relationship Id="rId694" Type="http://schemas.openxmlformats.org/officeDocument/2006/relationships/oleObject" Target="embeddings/oleObject358.bin"/><Relationship Id="rId708" Type="http://schemas.openxmlformats.org/officeDocument/2006/relationships/oleObject" Target="embeddings/oleObject365.bin"/><Relationship Id="rId915" Type="http://schemas.openxmlformats.org/officeDocument/2006/relationships/image" Target="media/image441.wmf"/><Relationship Id="rId1240" Type="http://schemas.openxmlformats.org/officeDocument/2006/relationships/image" Target="media/image594.wmf"/><Relationship Id="rId1338" Type="http://schemas.openxmlformats.org/officeDocument/2006/relationships/image" Target="media/image643.wmf"/><Relationship Id="rId347" Type="http://schemas.openxmlformats.org/officeDocument/2006/relationships/image" Target="media/image157.wmf"/><Relationship Id="rId999" Type="http://schemas.openxmlformats.org/officeDocument/2006/relationships/oleObject" Target="embeddings/oleObject516.bin"/><Relationship Id="rId1100" Type="http://schemas.openxmlformats.org/officeDocument/2006/relationships/oleObject" Target="embeddings/oleObject568.bin"/><Relationship Id="rId1184" Type="http://schemas.openxmlformats.org/officeDocument/2006/relationships/image" Target="media/image566.wmf"/><Relationship Id="rId1405" Type="http://schemas.openxmlformats.org/officeDocument/2006/relationships/oleObject" Target="embeddings/oleObject723.bin"/><Relationship Id="rId44" Type="http://schemas.openxmlformats.org/officeDocument/2006/relationships/image" Target="media/image17.wmf"/><Relationship Id="rId554" Type="http://schemas.openxmlformats.org/officeDocument/2006/relationships/oleObject" Target="embeddings/oleObject290.bin"/><Relationship Id="rId761" Type="http://schemas.openxmlformats.org/officeDocument/2006/relationships/image" Target="media/image364.wmf"/><Relationship Id="rId859" Type="http://schemas.openxmlformats.org/officeDocument/2006/relationships/image" Target="media/image413.wmf"/><Relationship Id="rId1391" Type="http://schemas.openxmlformats.org/officeDocument/2006/relationships/oleObject" Target="embeddings/oleObject716.bin"/><Relationship Id="rId193" Type="http://schemas.openxmlformats.org/officeDocument/2006/relationships/oleObject" Target="embeddings/oleObject109.bin"/><Relationship Id="rId207" Type="http://schemas.openxmlformats.org/officeDocument/2006/relationships/oleObject" Target="embeddings/oleObject116.bin"/><Relationship Id="rId414" Type="http://schemas.openxmlformats.org/officeDocument/2006/relationships/oleObject" Target="embeddings/oleObject218.bin"/><Relationship Id="rId498" Type="http://schemas.openxmlformats.org/officeDocument/2006/relationships/oleObject" Target="embeddings/oleObject262.bin"/><Relationship Id="rId621" Type="http://schemas.openxmlformats.org/officeDocument/2006/relationships/image" Target="media/image292.wmf"/><Relationship Id="rId1044" Type="http://schemas.openxmlformats.org/officeDocument/2006/relationships/oleObject" Target="embeddings/oleObject540.bin"/><Relationship Id="rId1251" Type="http://schemas.openxmlformats.org/officeDocument/2006/relationships/oleObject" Target="embeddings/oleObject646.bin"/><Relationship Id="rId1349" Type="http://schemas.openxmlformats.org/officeDocument/2006/relationships/image" Target="media/image649.wmf"/><Relationship Id="rId260" Type="http://schemas.openxmlformats.org/officeDocument/2006/relationships/oleObject" Target="embeddings/oleObject141.bin"/><Relationship Id="rId719" Type="http://schemas.openxmlformats.org/officeDocument/2006/relationships/image" Target="media/image343.wmf"/><Relationship Id="rId926" Type="http://schemas.openxmlformats.org/officeDocument/2006/relationships/oleObject" Target="embeddings/oleObject474.bin"/><Relationship Id="rId1111" Type="http://schemas.openxmlformats.org/officeDocument/2006/relationships/image" Target="media/image532.wmf"/><Relationship Id="rId55" Type="http://schemas.openxmlformats.org/officeDocument/2006/relationships/oleObject" Target="embeddings/oleObject27.bin"/><Relationship Id="rId120" Type="http://schemas.openxmlformats.org/officeDocument/2006/relationships/oleObject" Target="embeddings/oleObject69.bin"/><Relationship Id="rId358" Type="http://schemas.openxmlformats.org/officeDocument/2006/relationships/oleObject" Target="embeddings/oleObject190.bin"/><Relationship Id="rId565" Type="http://schemas.openxmlformats.org/officeDocument/2006/relationships/image" Target="media/image264.wmf"/><Relationship Id="rId772" Type="http://schemas.openxmlformats.org/officeDocument/2006/relationships/oleObject" Target="embeddings/oleObject397.bin"/><Relationship Id="rId1195" Type="http://schemas.openxmlformats.org/officeDocument/2006/relationships/oleObject" Target="embeddings/oleObject618.bin"/><Relationship Id="rId1209" Type="http://schemas.openxmlformats.org/officeDocument/2006/relationships/oleObject" Target="embeddings/oleObject625.bin"/><Relationship Id="rId1416" Type="http://schemas.openxmlformats.org/officeDocument/2006/relationships/image" Target="media/image682.wmf"/><Relationship Id="rId218" Type="http://schemas.openxmlformats.org/officeDocument/2006/relationships/image" Target="media/image91.wmf"/><Relationship Id="rId425" Type="http://schemas.openxmlformats.org/officeDocument/2006/relationships/oleObject" Target="embeddings/oleObject225.bin"/><Relationship Id="rId632" Type="http://schemas.openxmlformats.org/officeDocument/2006/relationships/oleObject" Target="embeddings/oleObject329.bin"/><Relationship Id="rId1055" Type="http://schemas.openxmlformats.org/officeDocument/2006/relationships/image" Target="media/image504.wmf"/><Relationship Id="rId1262" Type="http://schemas.openxmlformats.org/officeDocument/2006/relationships/image" Target="media/image605.wmf"/><Relationship Id="rId271" Type="http://schemas.openxmlformats.org/officeDocument/2006/relationships/image" Target="media/image119.wmf"/><Relationship Id="rId937" Type="http://schemas.openxmlformats.org/officeDocument/2006/relationships/image" Target="media/image452.wmf"/><Relationship Id="rId1122" Type="http://schemas.openxmlformats.org/officeDocument/2006/relationships/oleObject" Target="embeddings/oleObject579.bin"/><Relationship Id="rId66" Type="http://schemas.openxmlformats.org/officeDocument/2006/relationships/oleObject" Target="embeddings/oleObject36.bin"/><Relationship Id="rId131" Type="http://schemas.openxmlformats.org/officeDocument/2006/relationships/image" Target="media/image51.wmf"/><Relationship Id="rId369" Type="http://schemas.openxmlformats.org/officeDocument/2006/relationships/image" Target="media/image168.wmf"/><Relationship Id="rId576" Type="http://schemas.openxmlformats.org/officeDocument/2006/relationships/oleObject" Target="embeddings/oleObject301.bin"/><Relationship Id="rId783" Type="http://schemas.openxmlformats.org/officeDocument/2006/relationships/image" Target="media/image375.wmf"/><Relationship Id="rId990" Type="http://schemas.openxmlformats.org/officeDocument/2006/relationships/oleObject" Target="embeddings/oleObject511.bin"/><Relationship Id="rId1427" Type="http://schemas.openxmlformats.org/officeDocument/2006/relationships/oleObject" Target="embeddings/oleObject734.bin"/><Relationship Id="rId229" Type="http://schemas.openxmlformats.org/officeDocument/2006/relationships/oleObject" Target="embeddings/oleObject127.bin"/><Relationship Id="rId436" Type="http://schemas.openxmlformats.org/officeDocument/2006/relationships/oleObject" Target="embeddings/oleObject231.bin"/><Relationship Id="rId643" Type="http://schemas.openxmlformats.org/officeDocument/2006/relationships/image" Target="media/image303.wmf"/><Relationship Id="rId1066" Type="http://schemas.openxmlformats.org/officeDocument/2006/relationships/oleObject" Target="embeddings/oleObject551.bin"/><Relationship Id="rId1273" Type="http://schemas.openxmlformats.org/officeDocument/2006/relationships/oleObject" Target="embeddings/oleObject657.bin"/><Relationship Id="rId850" Type="http://schemas.openxmlformats.org/officeDocument/2006/relationships/oleObject" Target="embeddings/oleObject436.bin"/><Relationship Id="rId948" Type="http://schemas.openxmlformats.org/officeDocument/2006/relationships/oleObject" Target="embeddings/oleObject486.bin"/><Relationship Id="rId1133" Type="http://schemas.openxmlformats.org/officeDocument/2006/relationships/image" Target="media/image543.wmf"/><Relationship Id="rId77" Type="http://schemas.openxmlformats.org/officeDocument/2006/relationships/image" Target="media/image27.wmf"/><Relationship Id="rId282" Type="http://schemas.openxmlformats.org/officeDocument/2006/relationships/oleObject" Target="embeddings/oleObject152.bin"/><Relationship Id="rId503" Type="http://schemas.openxmlformats.org/officeDocument/2006/relationships/image" Target="media/image233.wmf"/><Relationship Id="rId587" Type="http://schemas.openxmlformats.org/officeDocument/2006/relationships/image" Target="media/image275.wmf"/><Relationship Id="rId710" Type="http://schemas.openxmlformats.org/officeDocument/2006/relationships/oleObject" Target="embeddings/oleObject366.bin"/><Relationship Id="rId808" Type="http://schemas.openxmlformats.org/officeDocument/2006/relationships/oleObject" Target="embeddings/oleObject415.bin"/><Relationship Id="rId1340" Type="http://schemas.openxmlformats.org/officeDocument/2006/relationships/image" Target="media/image644.wmf"/><Relationship Id="rId1438" Type="http://schemas.openxmlformats.org/officeDocument/2006/relationships/image" Target="media/image693.wmf"/><Relationship Id="rId8" Type="http://schemas.openxmlformats.org/officeDocument/2006/relationships/image" Target="media/image2.gif"/><Relationship Id="rId142" Type="http://schemas.openxmlformats.org/officeDocument/2006/relationships/oleObject" Target="embeddings/oleObject81.bin"/><Relationship Id="rId447" Type="http://schemas.openxmlformats.org/officeDocument/2006/relationships/image" Target="media/image205.wmf"/><Relationship Id="rId794" Type="http://schemas.openxmlformats.org/officeDocument/2006/relationships/oleObject" Target="embeddings/oleObject408.bin"/><Relationship Id="rId1077" Type="http://schemas.openxmlformats.org/officeDocument/2006/relationships/image" Target="media/image515.wmf"/><Relationship Id="rId1200" Type="http://schemas.openxmlformats.org/officeDocument/2006/relationships/image" Target="media/image574.wmf"/><Relationship Id="rId654" Type="http://schemas.openxmlformats.org/officeDocument/2006/relationships/oleObject" Target="embeddings/oleObject340.bin"/><Relationship Id="rId861" Type="http://schemas.openxmlformats.org/officeDocument/2006/relationships/image" Target="media/image414.wmf"/><Relationship Id="rId959" Type="http://schemas.openxmlformats.org/officeDocument/2006/relationships/image" Target="media/image458.wmf"/><Relationship Id="rId1284" Type="http://schemas.openxmlformats.org/officeDocument/2006/relationships/image" Target="media/image616.wmf"/><Relationship Id="rId293" Type="http://schemas.openxmlformats.org/officeDocument/2006/relationships/oleObject" Target="embeddings/oleObject157.bin"/><Relationship Id="rId307" Type="http://schemas.openxmlformats.org/officeDocument/2006/relationships/oleObject" Target="embeddings/oleObject164.bin"/><Relationship Id="rId514" Type="http://schemas.openxmlformats.org/officeDocument/2006/relationships/oleObject" Target="embeddings/oleObject270.bin"/><Relationship Id="rId721" Type="http://schemas.openxmlformats.org/officeDocument/2006/relationships/image" Target="media/image344.wmf"/><Relationship Id="rId1144" Type="http://schemas.openxmlformats.org/officeDocument/2006/relationships/oleObject" Target="embeddings/oleObject590.bin"/><Relationship Id="rId1351" Type="http://schemas.openxmlformats.org/officeDocument/2006/relationships/image" Target="media/image650.wmf"/><Relationship Id="rId1449" Type="http://schemas.openxmlformats.org/officeDocument/2006/relationships/theme" Target="theme/theme1.xml"/><Relationship Id="rId88" Type="http://schemas.openxmlformats.org/officeDocument/2006/relationships/oleObject" Target="embeddings/oleObject51.bin"/><Relationship Id="rId153" Type="http://schemas.openxmlformats.org/officeDocument/2006/relationships/oleObject" Target="embeddings/oleObject88.bin"/><Relationship Id="rId360" Type="http://schemas.openxmlformats.org/officeDocument/2006/relationships/oleObject" Target="embeddings/oleObject191.bin"/><Relationship Id="rId598" Type="http://schemas.openxmlformats.org/officeDocument/2006/relationships/oleObject" Target="embeddings/oleObject312.bin"/><Relationship Id="rId819" Type="http://schemas.openxmlformats.org/officeDocument/2006/relationships/image" Target="media/image393.wmf"/><Relationship Id="rId1004" Type="http://schemas.openxmlformats.org/officeDocument/2006/relationships/image" Target="media/image480.wmf"/><Relationship Id="rId1211" Type="http://schemas.openxmlformats.org/officeDocument/2006/relationships/oleObject" Target="embeddings/oleObject626.bin"/><Relationship Id="rId220" Type="http://schemas.openxmlformats.org/officeDocument/2006/relationships/image" Target="media/image92.wmf"/><Relationship Id="rId458" Type="http://schemas.openxmlformats.org/officeDocument/2006/relationships/oleObject" Target="embeddings/oleObject242.bin"/><Relationship Id="rId665" Type="http://schemas.openxmlformats.org/officeDocument/2006/relationships/oleObject" Target="embeddings/oleObject343.bin"/><Relationship Id="rId872" Type="http://schemas.openxmlformats.org/officeDocument/2006/relationships/oleObject" Target="embeddings/oleObject447.bin"/><Relationship Id="rId1088" Type="http://schemas.openxmlformats.org/officeDocument/2006/relationships/oleObject" Target="embeddings/oleObject562.bin"/><Relationship Id="rId1295" Type="http://schemas.openxmlformats.org/officeDocument/2006/relationships/oleObject" Target="embeddings/oleObject668.bin"/><Relationship Id="rId1309" Type="http://schemas.openxmlformats.org/officeDocument/2006/relationships/oleObject" Target="embeddings/oleObject675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70.bin"/><Relationship Id="rId525" Type="http://schemas.openxmlformats.org/officeDocument/2006/relationships/image" Target="media/image244.wmf"/><Relationship Id="rId732" Type="http://schemas.openxmlformats.org/officeDocument/2006/relationships/oleObject" Target="embeddings/oleObject377.bin"/><Relationship Id="rId1155" Type="http://schemas.openxmlformats.org/officeDocument/2006/relationships/image" Target="media/image554.wmf"/><Relationship Id="rId1362" Type="http://schemas.openxmlformats.org/officeDocument/2006/relationships/oleObject" Target="embeddings/oleObject701.bin"/><Relationship Id="rId99" Type="http://schemas.openxmlformats.org/officeDocument/2006/relationships/image" Target="media/image35.wmf"/><Relationship Id="rId164" Type="http://schemas.openxmlformats.org/officeDocument/2006/relationships/image" Target="media/image65.wmf"/><Relationship Id="rId371" Type="http://schemas.openxmlformats.org/officeDocument/2006/relationships/image" Target="media/image169.wmf"/><Relationship Id="rId1015" Type="http://schemas.openxmlformats.org/officeDocument/2006/relationships/oleObject" Target="embeddings/oleObject524.bin"/><Relationship Id="rId1222" Type="http://schemas.openxmlformats.org/officeDocument/2006/relationships/image" Target="media/image585.wmf"/><Relationship Id="rId469" Type="http://schemas.openxmlformats.org/officeDocument/2006/relationships/image" Target="media/image216.wmf"/><Relationship Id="rId676" Type="http://schemas.openxmlformats.org/officeDocument/2006/relationships/oleObject" Target="embeddings/oleObject349.bin"/><Relationship Id="rId883" Type="http://schemas.openxmlformats.org/officeDocument/2006/relationships/image" Target="media/image425.wmf"/><Relationship Id="rId1099" Type="http://schemas.openxmlformats.org/officeDocument/2006/relationships/image" Target="media/image526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28.bin"/><Relationship Id="rId329" Type="http://schemas.openxmlformats.org/officeDocument/2006/relationships/image" Target="media/image148.wmf"/><Relationship Id="rId536" Type="http://schemas.openxmlformats.org/officeDocument/2006/relationships/oleObject" Target="embeddings/oleObject281.bin"/><Relationship Id="rId1166" Type="http://schemas.openxmlformats.org/officeDocument/2006/relationships/oleObject" Target="embeddings/oleObject601.bin"/><Relationship Id="rId1373" Type="http://schemas.openxmlformats.org/officeDocument/2006/relationships/oleObject" Target="embeddings/oleObject707.bin"/><Relationship Id="rId175" Type="http://schemas.openxmlformats.org/officeDocument/2006/relationships/oleObject" Target="embeddings/oleObject95.bin"/><Relationship Id="rId743" Type="http://schemas.openxmlformats.org/officeDocument/2006/relationships/image" Target="media/image355.wmf"/><Relationship Id="rId950" Type="http://schemas.openxmlformats.org/officeDocument/2006/relationships/oleObject" Target="embeddings/oleObject488.bin"/><Relationship Id="rId1026" Type="http://schemas.openxmlformats.org/officeDocument/2006/relationships/image" Target="media/image491.wmf"/><Relationship Id="rId382" Type="http://schemas.openxmlformats.org/officeDocument/2006/relationships/oleObject" Target="embeddings/oleObject202.bin"/><Relationship Id="rId603" Type="http://schemas.openxmlformats.org/officeDocument/2006/relationships/image" Target="media/image283.wmf"/><Relationship Id="rId687" Type="http://schemas.openxmlformats.org/officeDocument/2006/relationships/image" Target="media/image327.wmf"/><Relationship Id="rId810" Type="http://schemas.openxmlformats.org/officeDocument/2006/relationships/oleObject" Target="embeddings/oleObject416.bin"/><Relationship Id="rId908" Type="http://schemas.openxmlformats.org/officeDocument/2006/relationships/oleObject" Target="embeddings/oleObject465.bin"/><Relationship Id="rId1233" Type="http://schemas.openxmlformats.org/officeDocument/2006/relationships/oleObject" Target="embeddings/oleObject637.bin"/><Relationship Id="rId1440" Type="http://schemas.openxmlformats.org/officeDocument/2006/relationships/image" Target="media/image694.wmf"/><Relationship Id="rId242" Type="http://schemas.openxmlformats.org/officeDocument/2006/relationships/image" Target="media/image103.wmf"/><Relationship Id="rId894" Type="http://schemas.openxmlformats.org/officeDocument/2006/relationships/oleObject" Target="embeddings/oleObject458.bin"/><Relationship Id="rId1177" Type="http://schemas.openxmlformats.org/officeDocument/2006/relationships/oleObject" Target="embeddings/oleObject608.bin"/><Relationship Id="rId1300" Type="http://schemas.openxmlformats.org/officeDocument/2006/relationships/image" Target="media/image624.wmf"/><Relationship Id="rId37" Type="http://schemas.openxmlformats.org/officeDocument/2006/relationships/oleObject" Target="embeddings/oleObject18.bin"/><Relationship Id="rId102" Type="http://schemas.openxmlformats.org/officeDocument/2006/relationships/oleObject" Target="embeddings/oleObject60.bin"/><Relationship Id="rId547" Type="http://schemas.openxmlformats.org/officeDocument/2006/relationships/image" Target="media/image255.wmf"/><Relationship Id="rId754" Type="http://schemas.openxmlformats.org/officeDocument/2006/relationships/oleObject" Target="embeddings/oleObject388.bin"/><Relationship Id="rId961" Type="http://schemas.openxmlformats.org/officeDocument/2006/relationships/image" Target="media/image459.wmf"/><Relationship Id="rId1384" Type="http://schemas.openxmlformats.org/officeDocument/2006/relationships/image" Target="media/image666.wmf"/><Relationship Id="rId90" Type="http://schemas.openxmlformats.org/officeDocument/2006/relationships/oleObject" Target="embeddings/oleObject53.bin"/><Relationship Id="rId186" Type="http://schemas.openxmlformats.org/officeDocument/2006/relationships/image" Target="media/image75.wmf"/><Relationship Id="rId393" Type="http://schemas.openxmlformats.org/officeDocument/2006/relationships/image" Target="media/image180.wmf"/><Relationship Id="rId407" Type="http://schemas.openxmlformats.org/officeDocument/2006/relationships/image" Target="media/image187.wmf"/><Relationship Id="rId614" Type="http://schemas.openxmlformats.org/officeDocument/2006/relationships/oleObject" Target="embeddings/oleObject320.bin"/><Relationship Id="rId821" Type="http://schemas.openxmlformats.org/officeDocument/2006/relationships/image" Target="media/image394.wmf"/><Relationship Id="rId1037" Type="http://schemas.openxmlformats.org/officeDocument/2006/relationships/image" Target="media/image495.wmf"/><Relationship Id="rId1244" Type="http://schemas.openxmlformats.org/officeDocument/2006/relationships/image" Target="media/image596.wmf"/><Relationship Id="rId253" Type="http://schemas.openxmlformats.org/officeDocument/2006/relationships/image" Target="media/image110.wmf"/><Relationship Id="rId460" Type="http://schemas.openxmlformats.org/officeDocument/2006/relationships/oleObject" Target="embeddings/oleObject243.bin"/><Relationship Id="rId698" Type="http://schemas.openxmlformats.org/officeDocument/2006/relationships/oleObject" Target="embeddings/oleObject360.bin"/><Relationship Id="rId919" Type="http://schemas.openxmlformats.org/officeDocument/2006/relationships/image" Target="media/image443.wmf"/><Relationship Id="rId1090" Type="http://schemas.openxmlformats.org/officeDocument/2006/relationships/oleObject" Target="embeddings/oleObject563.bin"/><Relationship Id="rId1104" Type="http://schemas.openxmlformats.org/officeDocument/2006/relationships/oleObject" Target="embeddings/oleObject570.bin"/><Relationship Id="rId1311" Type="http://schemas.openxmlformats.org/officeDocument/2006/relationships/oleObject" Target="embeddings/oleObject676.bin"/><Relationship Id="rId48" Type="http://schemas.openxmlformats.org/officeDocument/2006/relationships/image" Target="media/image19.wmf"/><Relationship Id="rId113" Type="http://schemas.openxmlformats.org/officeDocument/2006/relationships/image" Target="media/image42.wmf"/><Relationship Id="rId320" Type="http://schemas.openxmlformats.org/officeDocument/2006/relationships/oleObject" Target="embeddings/oleObject171.bin"/><Relationship Id="rId558" Type="http://schemas.openxmlformats.org/officeDocument/2006/relationships/oleObject" Target="embeddings/oleObject292.bin"/><Relationship Id="rId765" Type="http://schemas.openxmlformats.org/officeDocument/2006/relationships/image" Target="media/image366.wmf"/><Relationship Id="rId972" Type="http://schemas.openxmlformats.org/officeDocument/2006/relationships/oleObject" Target="embeddings/oleObject502.bin"/><Relationship Id="rId1188" Type="http://schemas.openxmlformats.org/officeDocument/2006/relationships/image" Target="media/image568.wmf"/><Relationship Id="rId1395" Type="http://schemas.openxmlformats.org/officeDocument/2006/relationships/oleObject" Target="embeddings/oleObject718.bin"/><Relationship Id="rId1409" Type="http://schemas.openxmlformats.org/officeDocument/2006/relationships/oleObject" Target="embeddings/oleObject725.bin"/><Relationship Id="rId197" Type="http://schemas.openxmlformats.org/officeDocument/2006/relationships/oleObject" Target="embeddings/oleObject111.bin"/><Relationship Id="rId418" Type="http://schemas.openxmlformats.org/officeDocument/2006/relationships/oleObject" Target="embeddings/oleObject220.bin"/><Relationship Id="rId625" Type="http://schemas.openxmlformats.org/officeDocument/2006/relationships/image" Target="media/image294.wmf"/><Relationship Id="rId832" Type="http://schemas.openxmlformats.org/officeDocument/2006/relationships/oleObject" Target="embeddings/oleObject427.bin"/><Relationship Id="rId1048" Type="http://schemas.openxmlformats.org/officeDocument/2006/relationships/oleObject" Target="embeddings/oleObject542.bin"/><Relationship Id="rId1255" Type="http://schemas.openxmlformats.org/officeDocument/2006/relationships/oleObject" Target="embeddings/oleObject648.bin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7.wmf"/><Relationship Id="rId1115" Type="http://schemas.openxmlformats.org/officeDocument/2006/relationships/image" Target="media/image534.wmf"/><Relationship Id="rId1322" Type="http://schemas.openxmlformats.org/officeDocument/2006/relationships/image" Target="media/image635.wmf"/><Relationship Id="rId59" Type="http://schemas.openxmlformats.org/officeDocument/2006/relationships/oleObject" Target="embeddings/oleObject29.bin"/><Relationship Id="rId124" Type="http://schemas.openxmlformats.org/officeDocument/2006/relationships/oleObject" Target="embeddings/oleObject71.bin"/><Relationship Id="rId569" Type="http://schemas.openxmlformats.org/officeDocument/2006/relationships/image" Target="media/image266.wmf"/><Relationship Id="rId776" Type="http://schemas.openxmlformats.org/officeDocument/2006/relationships/oleObject" Target="embeddings/oleObject399.bin"/><Relationship Id="rId983" Type="http://schemas.openxmlformats.org/officeDocument/2006/relationships/image" Target="media/image470.wmf"/><Relationship Id="rId1199" Type="http://schemas.openxmlformats.org/officeDocument/2006/relationships/oleObject" Target="embeddings/oleObject620.bin"/><Relationship Id="rId331" Type="http://schemas.openxmlformats.org/officeDocument/2006/relationships/image" Target="media/image149.wmf"/><Relationship Id="rId429" Type="http://schemas.openxmlformats.org/officeDocument/2006/relationships/image" Target="media/image196.wmf"/><Relationship Id="rId636" Type="http://schemas.openxmlformats.org/officeDocument/2006/relationships/oleObject" Target="embeddings/oleObject331.bin"/><Relationship Id="rId1059" Type="http://schemas.openxmlformats.org/officeDocument/2006/relationships/image" Target="media/image506.wmf"/><Relationship Id="rId1266" Type="http://schemas.openxmlformats.org/officeDocument/2006/relationships/image" Target="media/image607.wmf"/><Relationship Id="rId843" Type="http://schemas.openxmlformats.org/officeDocument/2006/relationships/image" Target="media/image405.wmf"/><Relationship Id="rId1126" Type="http://schemas.openxmlformats.org/officeDocument/2006/relationships/oleObject" Target="embeddings/oleObject581.bin"/><Relationship Id="rId275" Type="http://schemas.openxmlformats.org/officeDocument/2006/relationships/image" Target="media/image121.wmf"/><Relationship Id="rId482" Type="http://schemas.openxmlformats.org/officeDocument/2006/relationships/oleObject" Target="embeddings/oleObject254.bin"/><Relationship Id="rId703" Type="http://schemas.openxmlformats.org/officeDocument/2006/relationships/image" Target="media/image335.wmf"/><Relationship Id="rId910" Type="http://schemas.openxmlformats.org/officeDocument/2006/relationships/oleObject" Target="embeddings/oleObject466.bin"/><Relationship Id="rId1333" Type="http://schemas.openxmlformats.org/officeDocument/2006/relationships/oleObject" Target="embeddings/oleObject687.bin"/><Relationship Id="rId135" Type="http://schemas.openxmlformats.org/officeDocument/2006/relationships/image" Target="media/image53.wmf"/><Relationship Id="rId342" Type="http://schemas.openxmlformats.org/officeDocument/2006/relationships/oleObject" Target="embeddings/oleObject182.bin"/><Relationship Id="rId787" Type="http://schemas.openxmlformats.org/officeDocument/2006/relationships/image" Target="media/image377.wmf"/><Relationship Id="rId994" Type="http://schemas.openxmlformats.org/officeDocument/2006/relationships/oleObject" Target="embeddings/oleObject513.bin"/><Relationship Id="rId1400" Type="http://schemas.openxmlformats.org/officeDocument/2006/relationships/image" Target="media/image674.wmf"/><Relationship Id="rId202" Type="http://schemas.openxmlformats.org/officeDocument/2006/relationships/image" Target="media/image83.wmf"/><Relationship Id="rId647" Type="http://schemas.openxmlformats.org/officeDocument/2006/relationships/image" Target="media/image305.wmf"/><Relationship Id="rId854" Type="http://schemas.openxmlformats.org/officeDocument/2006/relationships/oleObject" Target="embeddings/oleObject438.bin"/><Relationship Id="rId1277" Type="http://schemas.openxmlformats.org/officeDocument/2006/relationships/oleObject" Target="embeddings/oleObject659.bin"/><Relationship Id="rId286" Type="http://schemas.openxmlformats.org/officeDocument/2006/relationships/oleObject" Target="embeddings/oleObject154.bin"/><Relationship Id="rId493" Type="http://schemas.openxmlformats.org/officeDocument/2006/relationships/image" Target="media/image228.wmf"/><Relationship Id="rId507" Type="http://schemas.openxmlformats.org/officeDocument/2006/relationships/image" Target="media/image235.wmf"/><Relationship Id="rId714" Type="http://schemas.openxmlformats.org/officeDocument/2006/relationships/oleObject" Target="embeddings/oleObject368.bin"/><Relationship Id="rId921" Type="http://schemas.openxmlformats.org/officeDocument/2006/relationships/image" Target="media/image444.wmf"/><Relationship Id="rId1137" Type="http://schemas.openxmlformats.org/officeDocument/2006/relationships/image" Target="media/image545.wmf"/><Relationship Id="rId1344" Type="http://schemas.openxmlformats.org/officeDocument/2006/relationships/image" Target="media/image646.wmf"/><Relationship Id="rId50" Type="http://schemas.openxmlformats.org/officeDocument/2006/relationships/image" Target="media/image20.wmf"/><Relationship Id="rId146" Type="http://schemas.openxmlformats.org/officeDocument/2006/relationships/oleObject" Target="embeddings/oleObject84.bin"/><Relationship Id="rId353" Type="http://schemas.openxmlformats.org/officeDocument/2006/relationships/image" Target="media/image160.wmf"/><Relationship Id="rId560" Type="http://schemas.openxmlformats.org/officeDocument/2006/relationships/oleObject" Target="embeddings/oleObject293.bin"/><Relationship Id="rId798" Type="http://schemas.openxmlformats.org/officeDocument/2006/relationships/oleObject" Target="embeddings/oleObject410.bin"/><Relationship Id="rId1190" Type="http://schemas.openxmlformats.org/officeDocument/2006/relationships/image" Target="media/image569.wmf"/><Relationship Id="rId1204" Type="http://schemas.openxmlformats.org/officeDocument/2006/relationships/image" Target="media/image576.wmf"/><Relationship Id="rId1411" Type="http://schemas.openxmlformats.org/officeDocument/2006/relationships/oleObject" Target="embeddings/oleObject726.bin"/><Relationship Id="rId213" Type="http://schemas.openxmlformats.org/officeDocument/2006/relationships/oleObject" Target="embeddings/oleObject119.bin"/><Relationship Id="rId420" Type="http://schemas.openxmlformats.org/officeDocument/2006/relationships/oleObject" Target="embeddings/oleObject221.bin"/><Relationship Id="rId658" Type="http://schemas.openxmlformats.org/officeDocument/2006/relationships/oleObject" Target="embeddings/oleObject342.bin"/><Relationship Id="rId865" Type="http://schemas.openxmlformats.org/officeDocument/2006/relationships/image" Target="media/image416.wmf"/><Relationship Id="rId1050" Type="http://schemas.openxmlformats.org/officeDocument/2006/relationships/oleObject" Target="embeddings/oleObject543.bin"/><Relationship Id="rId1288" Type="http://schemas.openxmlformats.org/officeDocument/2006/relationships/image" Target="media/image618.wmf"/><Relationship Id="rId297" Type="http://schemas.openxmlformats.org/officeDocument/2006/relationships/oleObject" Target="embeddings/oleObject159.bin"/><Relationship Id="rId518" Type="http://schemas.openxmlformats.org/officeDocument/2006/relationships/oleObject" Target="embeddings/oleObject272.bin"/><Relationship Id="rId725" Type="http://schemas.openxmlformats.org/officeDocument/2006/relationships/image" Target="media/image346.wmf"/><Relationship Id="rId932" Type="http://schemas.openxmlformats.org/officeDocument/2006/relationships/oleObject" Target="embeddings/oleObject477.bin"/><Relationship Id="rId1148" Type="http://schemas.openxmlformats.org/officeDocument/2006/relationships/oleObject" Target="embeddings/oleObject592.bin"/><Relationship Id="rId1355" Type="http://schemas.openxmlformats.org/officeDocument/2006/relationships/image" Target="media/image652.wmf"/><Relationship Id="rId157" Type="http://schemas.openxmlformats.org/officeDocument/2006/relationships/oleObject" Target="embeddings/oleObject90.bin"/><Relationship Id="rId364" Type="http://schemas.openxmlformats.org/officeDocument/2006/relationships/oleObject" Target="embeddings/oleObject193.bin"/><Relationship Id="rId1008" Type="http://schemas.openxmlformats.org/officeDocument/2006/relationships/image" Target="media/image482.wmf"/><Relationship Id="rId1215" Type="http://schemas.openxmlformats.org/officeDocument/2006/relationships/oleObject" Target="embeddings/oleObject628.bin"/><Relationship Id="rId1422" Type="http://schemas.openxmlformats.org/officeDocument/2006/relationships/image" Target="media/image685.wmf"/><Relationship Id="rId61" Type="http://schemas.openxmlformats.org/officeDocument/2006/relationships/oleObject" Target="embeddings/oleObject31.bin"/><Relationship Id="rId571" Type="http://schemas.openxmlformats.org/officeDocument/2006/relationships/image" Target="media/image267.wmf"/><Relationship Id="rId669" Type="http://schemas.openxmlformats.org/officeDocument/2006/relationships/oleObject" Target="embeddings/oleObject345.bin"/><Relationship Id="rId876" Type="http://schemas.openxmlformats.org/officeDocument/2006/relationships/oleObject" Target="embeddings/oleObject449.bin"/><Relationship Id="rId1299" Type="http://schemas.openxmlformats.org/officeDocument/2006/relationships/oleObject" Target="embeddings/oleObject670.bin"/><Relationship Id="rId19" Type="http://schemas.openxmlformats.org/officeDocument/2006/relationships/oleObject" Target="embeddings/oleObject5.bin"/><Relationship Id="rId224" Type="http://schemas.openxmlformats.org/officeDocument/2006/relationships/image" Target="media/image94.wmf"/><Relationship Id="rId431" Type="http://schemas.openxmlformats.org/officeDocument/2006/relationships/image" Target="media/image197.wmf"/><Relationship Id="rId529" Type="http://schemas.openxmlformats.org/officeDocument/2006/relationships/image" Target="media/image246.wmf"/><Relationship Id="rId736" Type="http://schemas.openxmlformats.org/officeDocument/2006/relationships/oleObject" Target="embeddings/oleObject379.bin"/><Relationship Id="rId1061" Type="http://schemas.openxmlformats.org/officeDocument/2006/relationships/image" Target="media/image507.wmf"/><Relationship Id="rId1159" Type="http://schemas.openxmlformats.org/officeDocument/2006/relationships/image" Target="media/image556.wmf"/><Relationship Id="rId1366" Type="http://schemas.openxmlformats.org/officeDocument/2006/relationships/image" Target="media/image657.wmf"/><Relationship Id="rId168" Type="http://schemas.openxmlformats.org/officeDocument/2006/relationships/image" Target="media/image68.wmf"/><Relationship Id="rId943" Type="http://schemas.openxmlformats.org/officeDocument/2006/relationships/image" Target="media/image455.wmf"/><Relationship Id="rId1019" Type="http://schemas.openxmlformats.org/officeDocument/2006/relationships/oleObject" Target="embeddings/oleObject526.bin"/><Relationship Id="rId72" Type="http://schemas.openxmlformats.org/officeDocument/2006/relationships/oleObject" Target="embeddings/oleObject42.bin"/><Relationship Id="rId375" Type="http://schemas.openxmlformats.org/officeDocument/2006/relationships/image" Target="media/image171.wmf"/><Relationship Id="rId582" Type="http://schemas.openxmlformats.org/officeDocument/2006/relationships/oleObject" Target="embeddings/oleObject304.bin"/><Relationship Id="rId803" Type="http://schemas.openxmlformats.org/officeDocument/2006/relationships/image" Target="media/image385.wmf"/><Relationship Id="rId1226" Type="http://schemas.openxmlformats.org/officeDocument/2006/relationships/image" Target="media/image587.wmf"/><Relationship Id="rId1433" Type="http://schemas.openxmlformats.org/officeDocument/2006/relationships/oleObject" Target="embeddings/oleObject737.bin"/><Relationship Id="rId3" Type="http://schemas.openxmlformats.org/officeDocument/2006/relationships/styles" Target="styles.xml"/><Relationship Id="rId235" Type="http://schemas.openxmlformats.org/officeDocument/2006/relationships/oleObject" Target="embeddings/oleObject130.bin"/><Relationship Id="rId442" Type="http://schemas.openxmlformats.org/officeDocument/2006/relationships/oleObject" Target="embeddings/oleObject234.bin"/><Relationship Id="rId887" Type="http://schemas.openxmlformats.org/officeDocument/2006/relationships/image" Target="media/image427.wmf"/><Relationship Id="rId1072" Type="http://schemas.openxmlformats.org/officeDocument/2006/relationships/oleObject" Target="embeddings/oleObject554.bin"/><Relationship Id="rId302" Type="http://schemas.openxmlformats.org/officeDocument/2006/relationships/image" Target="media/image135.wmf"/><Relationship Id="rId747" Type="http://schemas.openxmlformats.org/officeDocument/2006/relationships/image" Target="media/image357.wmf"/><Relationship Id="rId954" Type="http://schemas.openxmlformats.org/officeDocument/2006/relationships/oleObject" Target="embeddings/oleObject492.bin"/><Relationship Id="rId1377" Type="http://schemas.openxmlformats.org/officeDocument/2006/relationships/oleObject" Target="embeddings/oleObject709.bin"/><Relationship Id="rId83" Type="http://schemas.openxmlformats.org/officeDocument/2006/relationships/image" Target="media/image30.wmf"/><Relationship Id="rId179" Type="http://schemas.openxmlformats.org/officeDocument/2006/relationships/oleObject" Target="embeddings/oleObject99.bin"/><Relationship Id="rId386" Type="http://schemas.openxmlformats.org/officeDocument/2006/relationships/oleObject" Target="embeddings/oleObject204.bin"/><Relationship Id="rId593" Type="http://schemas.openxmlformats.org/officeDocument/2006/relationships/image" Target="media/image278.wmf"/><Relationship Id="rId607" Type="http://schemas.openxmlformats.org/officeDocument/2006/relationships/image" Target="media/image285.wmf"/><Relationship Id="rId814" Type="http://schemas.openxmlformats.org/officeDocument/2006/relationships/oleObject" Target="embeddings/oleObject418.bin"/><Relationship Id="rId1237" Type="http://schemas.openxmlformats.org/officeDocument/2006/relationships/oleObject" Target="embeddings/oleObject639.bin"/><Relationship Id="rId1444" Type="http://schemas.openxmlformats.org/officeDocument/2006/relationships/image" Target="media/image696.wmf"/><Relationship Id="rId246" Type="http://schemas.openxmlformats.org/officeDocument/2006/relationships/image" Target="media/image105.wmf"/><Relationship Id="rId453" Type="http://schemas.openxmlformats.org/officeDocument/2006/relationships/image" Target="media/image208.wmf"/><Relationship Id="rId660" Type="http://schemas.openxmlformats.org/officeDocument/2006/relationships/image" Target="media/image312.wmf"/><Relationship Id="rId898" Type="http://schemas.openxmlformats.org/officeDocument/2006/relationships/oleObject" Target="embeddings/oleObject460.bin"/><Relationship Id="rId1083" Type="http://schemas.openxmlformats.org/officeDocument/2006/relationships/image" Target="media/image518.wmf"/><Relationship Id="rId1290" Type="http://schemas.openxmlformats.org/officeDocument/2006/relationships/image" Target="media/image619.wmf"/><Relationship Id="rId1304" Type="http://schemas.openxmlformats.org/officeDocument/2006/relationships/image" Target="media/image626.wmf"/><Relationship Id="rId106" Type="http://schemas.openxmlformats.org/officeDocument/2006/relationships/oleObject" Target="embeddings/oleObject62.bin"/><Relationship Id="rId313" Type="http://schemas.openxmlformats.org/officeDocument/2006/relationships/image" Target="media/image140.wmf"/><Relationship Id="rId758" Type="http://schemas.openxmlformats.org/officeDocument/2006/relationships/oleObject" Target="embeddings/oleObject390.bin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3.bin"/><Relationship Id="rId1388" Type="http://schemas.openxmlformats.org/officeDocument/2006/relationships/image" Target="media/image668.wmf"/><Relationship Id="rId10" Type="http://schemas.openxmlformats.org/officeDocument/2006/relationships/image" Target="media/image4.wmf"/><Relationship Id="rId94" Type="http://schemas.openxmlformats.org/officeDocument/2006/relationships/image" Target="media/image32.gif"/><Relationship Id="rId397" Type="http://schemas.openxmlformats.org/officeDocument/2006/relationships/image" Target="media/image182.wmf"/><Relationship Id="rId520" Type="http://schemas.openxmlformats.org/officeDocument/2006/relationships/oleObject" Target="embeddings/oleObject273.bin"/><Relationship Id="rId618" Type="http://schemas.openxmlformats.org/officeDocument/2006/relationships/oleObject" Target="embeddings/oleObject322.bin"/><Relationship Id="rId825" Type="http://schemas.openxmlformats.org/officeDocument/2006/relationships/image" Target="media/image396.wmf"/><Relationship Id="rId1248" Type="http://schemas.openxmlformats.org/officeDocument/2006/relationships/image" Target="media/image598.wmf"/><Relationship Id="rId257" Type="http://schemas.openxmlformats.org/officeDocument/2006/relationships/image" Target="media/image112.wmf"/><Relationship Id="rId464" Type="http://schemas.openxmlformats.org/officeDocument/2006/relationships/oleObject" Target="embeddings/oleObject245.bin"/><Relationship Id="rId1010" Type="http://schemas.openxmlformats.org/officeDocument/2006/relationships/image" Target="media/image483.wmf"/><Relationship Id="rId1094" Type="http://schemas.openxmlformats.org/officeDocument/2006/relationships/oleObject" Target="embeddings/oleObject565.bin"/><Relationship Id="rId1108" Type="http://schemas.openxmlformats.org/officeDocument/2006/relationships/oleObject" Target="embeddings/oleObject572.bin"/><Relationship Id="rId1315" Type="http://schemas.openxmlformats.org/officeDocument/2006/relationships/oleObject" Target="embeddings/oleObject678.bin"/><Relationship Id="rId117" Type="http://schemas.openxmlformats.org/officeDocument/2006/relationships/image" Target="media/image44.wmf"/><Relationship Id="rId671" Type="http://schemas.openxmlformats.org/officeDocument/2006/relationships/oleObject" Target="embeddings/oleObject346.bin"/><Relationship Id="rId769" Type="http://schemas.openxmlformats.org/officeDocument/2006/relationships/image" Target="media/image368.wmf"/><Relationship Id="rId976" Type="http://schemas.openxmlformats.org/officeDocument/2006/relationships/oleObject" Target="embeddings/oleObject504.bin"/><Relationship Id="rId1399" Type="http://schemas.openxmlformats.org/officeDocument/2006/relationships/oleObject" Target="embeddings/oleObject720.bin"/><Relationship Id="rId324" Type="http://schemas.openxmlformats.org/officeDocument/2006/relationships/oleObject" Target="embeddings/oleObject173.bin"/><Relationship Id="rId531" Type="http://schemas.openxmlformats.org/officeDocument/2006/relationships/image" Target="media/image247.wmf"/><Relationship Id="rId629" Type="http://schemas.openxmlformats.org/officeDocument/2006/relationships/image" Target="media/image296.wmf"/><Relationship Id="rId1161" Type="http://schemas.openxmlformats.org/officeDocument/2006/relationships/image" Target="media/image557.wmf"/><Relationship Id="rId1259" Type="http://schemas.openxmlformats.org/officeDocument/2006/relationships/oleObject" Target="embeddings/oleObject650.bin"/><Relationship Id="rId836" Type="http://schemas.openxmlformats.org/officeDocument/2006/relationships/oleObject" Target="embeddings/oleObject429.bin"/><Relationship Id="rId1021" Type="http://schemas.openxmlformats.org/officeDocument/2006/relationships/oleObject" Target="embeddings/oleObject527.bin"/><Relationship Id="rId1119" Type="http://schemas.openxmlformats.org/officeDocument/2006/relationships/image" Target="media/image536.wmf"/><Relationship Id="rId903" Type="http://schemas.openxmlformats.org/officeDocument/2006/relationships/image" Target="media/image435.wmf"/><Relationship Id="rId1326" Type="http://schemas.openxmlformats.org/officeDocument/2006/relationships/image" Target="media/image637.wmf"/><Relationship Id="rId32" Type="http://schemas.openxmlformats.org/officeDocument/2006/relationships/oleObject" Target="embeddings/oleObject15.bin"/><Relationship Id="rId181" Type="http://schemas.openxmlformats.org/officeDocument/2006/relationships/oleObject" Target="embeddings/oleObject101.bin"/><Relationship Id="rId279" Type="http://schemas.openxmlformats.org/officeDocument/2006/relationships/image" Target="media/image123.wmf"/><Relationship Id="rId486" Type="http://schemas.openxmlformats.org/officeDocument/2006/relationships/oleObject" Target="embeddings/oleObject256.bin"/><Relationship Id="rId693" Type="http://schemas.openxmlformats.org/officeDocument/2006/relationships/image" Target="media/image330.wmf"/><Relationship Id="rId139" Type="http://schemas.openxmlformats.org/officeDocument/2006/relationships/oleObject" Target="embeddings/oleObject79.bin"/><Relationship Id="rId346" Type="http://schemas.openxmlformats.org/officeDocument/2006/relationships/oleObject" Target="embeddings/oleObject184.bin"/><Relationship Id="rId553" Type="http://schemas.openxmlformats.org/officeDocument/2006/relationships/image" Target="media/image258.wmf"/><Relationship Id="rId760" Type="http://schemas.openxmlformats.org/officeDocument/2006/relationships/oleObject" Target="embeddings/oleObject391.bin"/><Relationship Id="rId998" Type="http://schemas.openxmlformats.org/officeDocument/2006/relationships/image" Target="media/image477.wmf"/><Relationship Id="rId1183" Type="http://schemas.openxmlformats.org/officeDocument/2006/relationships/oleObject" Target="embeddings/oleObject612.bin"/><Relationship Id="rId1390" Type="http://schemas.openxmlformats.org/officeDocument/2006/relationships/image" Target="media/image669.wmf"/><Relationship Id="rId206" Type="http://schemas.openxmlformats.org/officeDocument/2006/relationships/image" Target="media/image85.wmf"/><Relationship Id="rId413" Type="http://schemas.openxmlformats.org/officeDocument/2006/relationships/image" Target="media/image190.wmf"/><Relationship Id="rId858" Type="http://schemas.openxmlformats.org/officeDocument/2006/relationships/oleObject" Target="embeddings/oleObject440.bin"/><Relationship Id="rId1043" Type="http://schemas.openxmlformats.org/officeDocument/2006/relationships/image" Target="media/image498.wmf"/><Relationship Id="rId620" Type="http://schemas.openxmlformats.org/officeDocument/2006/relationships/oleObject" Target="embeddings/oleObject323.bin"/><Relationship Id="rId718" Type="http://schemas.openxmlformats.org/officeDocument/2006/relationships/oleObject" Target="embeddings/oleObject370.bin"/><Relationship Id="rId925" Type="http://schemas.openxmlformats.org/officeDocument/2006/relationships/image" Target="media/image446.wmf"/><Relationship Id="rId1250" Type="http://schemas.openxmlformats.org/officeDocument/2006/relationships/image" Target="media/image599.wmf"/><Relationship Id="rId1348" Type="http://schemas.openxmlformats.org/officeDocument/2006/relationships/oleObject" Target="embeddings/oleObject694.bin"/><Relationship Id="rId1110" Type="http://schemas.openxmlformats.org/officeDocument/2006/relationships/oleObject" Target="embeddings/oleObject573.bin"/><Relationship Id="rId1208" Type="http://schemas.openxmlformats.org/officeDocument/2006/relationships/image" Target="media/image578.wmf"/><Relationship Id="rId1415" Type="http://schemas.openxmlformats.org/officeDocument/2006/relationships/oleObject" Target="embeddings/oleObject728.bin"/><Relationship Id="rId54" Type="http://schemas.openxmlformats.org/officeDocument/2006/relationships/image" Target="media/image22.wmf"/><Relationship Id="rId270" Type="http://schemas.openxmlformats.org/officeDocument/2006/relationships/oleObject" Target="embeddings/oleObject146.bin"/><Relationship Id="rId130" Type="http://schemas.openxmlformats.org/officeDocument/2006/relationships/oleObject" Target="embeddings/oleObject74.bin"/><Relationship Id="rId368" Type="http://schemas.openxmlformats.org/officeDocument/2006/relationships/oleObject" Target="embeddings/oleObject195.bin"/><Relationship Id="rId575" Type="http://schemas.openxmlformats.org/officeDocument/2006/relationships/image" Target="media/image269.wmf"/><Relationship Id="rId782" Type="http://schemas.openxmlformats.org/officeDocument/2006/relationships/oleObject" Target="embeddings/oleObject402.bin"/><Relationship Id="rId228" Type="http://schemas.openxmlformats.org/officeDocument/2006/relationships/image" Target="media/image96.wmf"/><Relationship Id="rId435" Type="http://schemas.openxmlformats.org/officeDocument/2006/relationships/image" Target="media/image199.wmf"/><Relationship Id="rId642" Type="http://schemas.openxmlformats.org/officeDocument/2006/relationships/oleObject" Target="embeddings/oleObject334.bin"/><Relationship Id="rId1065" Type="http://schemas.openxmlformats.org/officeDocument/2006/relationships/image" Target="media/image509.wmf"/><Relationship Id="rId1272" Type="http://schemas.openxmlformats.org/officeDocument/2006/relationships/image" Target="media/image610.wmf"/><Relationship Id="rId502" Type="http://schemas.openxmlformats.org/officeDocument/2006/relationships/oleObject" Target="embeddings/oleObject264.bin"/><Relationship Id="rId947" Type="http://schemas.openxmlformats.org/officeDocument/2006/relationships/oleObject" Target="embeddings/oleObject485.bin"/><Relationship Id="rId1132" Type="http://schemas.openxmlformats.org/officeDocument/2006/relationships/oleObject" Target="embeddings/oleObject584.bin"/><Relationship Id="rId76" Type="http://schemas.openxmlformats.org/officeDocument/2006/relationships/oleObject" Target="embeddings/oleObject44.bin"/><Relationship Id="rId807" Type="http://schemas.openxmlformats.org/officeDocument/2006/relationships/image" Target="media/image387.wmf"/><Relationship Id="rId1437" Type="http://schemas.openxmlformats.org/officeDocument/2006/relationships/oleObject" Target="embeddings/oleObject739.bin"/><Relationship Id="rId292" Type="http://schemas.openxmlformats.org/officeDocument/2006/relationships/image" Target="media/image130.wmf"/><Relationship Id="rId597" Type="http://schemas.openxmlformats.org/officeDocument/2006/relationships/image" Target="media/image280.wmf"/><Relationship Id="rId152" Type="http://schemas.openxmlformats.org/officeDocument/2006/relationships/image" Target="media/image59.wmf"/><Relationship Id="rId457" Type="http://schemas.openxmlformats.org/officeDocument/2006/relationships/image" Target="media/image210.wmf"/><Relationship Id="rId1087" Type="http://schemas.openxmlformats.org/officeDocument/2006/relationships/image" Target="media/image520.wmf"/><Relationship Id="rId1294" Type="http://schemas.openxmlformats.org/officeDocument/2006/relationships/image" Target="media/image621.wmf"/><Relationship Id="rId664" Type="http://schemas.openxmlformats.org/officeDocument/2006/relationships/image" Target="media/image316.wmf"/><Relationship Id="rId871" Type="http://schemas.openxmlformats.org/officeDocument/2006/relationships/image" Target="media/image419.wmf"/><Relationship Id="rId969" Type="http://schemas.openxmlformats.org/officeDocument/2006/relationships/image" Target="media/image463.wmf"/><Relationship Id="rId317" Type="http://schemas.openxmlformats.org/officeDocument/2006/relationships/image" Target="media/image142.wmf"/><Relationship Id="rId524" Type="http://schemas.openxmlformats.org/officeDocument/2006/relationships/oleObject" Target="embeddings/oleObject275.bin"/><Relationship Id="rId731" Type="http://schemas.openxmlformats.org/officeDocument/2006/relationships/image" Target="media/image349.wmf"/><Relationship Id="rId1154" Type="http://schemas.openxmlformats.org/officeDocument/2006/relationships/oleObject" Target="embeddings/oleObject595.bin"/><Relationship Id="rId1361" Type="http://schemas.openxmlformats.org/officeDocument/2006/relationships/image" Target="media/image655.wmf"/><Relationship Id="rId98" Type="http://schemas.openxmlformats.org/officeDocument/2006/relationships/oleObject" Target="embeddings/oleObject58.bin"/><Relationship Id="rId829" Type="http://schemas.openxmlformats.org/officeDocument/2006/relationships/image" Target="media/image398.wmf"/><Relationship Id="rId1014" Type="http://schemas.openxmlformats.org/officeDocument/2006/relationships/image" Target="media/image485.wmf"/><Relationship Id="rId1221" Type="http://schemas.openxmlformats.org/officeDocument/2006/relationships/oleObject" Target="embeddings/oleObject631.bin"/><Relationship Id="rId1319" Type="http://schemas.openxmlformats.org/officeDocument/2006/relationships/oleObject" Target="embeddings/oleObject680.bin"/><Relationship Id="rId25" Type="http://schemas.openxmlformats.org/officeDocument/2006/relationships/oleObject" Target="embeddings/oleObject8.bin"/><Relationship Id="rId174" Type="http://schemas.openxmlformats.org/officeDocument/2006/relationships/image" Target="media/image74.wmf"/><Relationship Id="rId381" Type="http://schemas.openxmlformats.org/officeDocument/2006/relationships/image" Target="media/image174.wmf"/><Relationship Id="rId241" Type="http://schemas.openxmlformats.org/officeDocument/2006/relationships/oleObject" Target="embeddings/oleObject133.bin"/><Relationship Id="rId479" Type="http://schemas.openxmlformats.org/officeDocument/2006/relationships/image" Target="media/image221.wmf"/><Relationship Id="rId686" Type="http://schemas.openxmlformats.org/officeDocument/2006/relationships/oleObject" Target="embeddings/oleObject354.bin"/><Relationship Id="rId893" Type="http://schemas.openxmlformats.org/officeDocument/2006/relationships/image" Target="media/image430.wmf"/><Relationship Id="rId339" Type="http://schemas.openxmlformats.org/officeDocument/2006/relationships/oleObject" Target="embeddings/oleObject181.bin"/><Relationship Id="rId546" Type="http://schemas.openxmlformats.org/officeDocument/2006/relationships/oleObject" Target="embeddings/oleObject286.bin"/><Relationship Id="rId753" Type="http://schemas.openxmlformats.org/officeDocument/2006/relationships/image" Target="media/image360.wmf"/><Relationship Id="rId1176" Type="http://schemas.openxmlformats.org/officeDocument/2006/relationships/oleObject" Target="embeddings/oleObject607.bin"/><Relationship Id="rId1383" Type="http://schemas.openxmlformats.org/officeDocument/2006/relationships/oleObject" Target="embeddings/oleObject712.bin"/><Relationship Id="rId101" Type="http://schemas.openxmlformats.org/officeDocument/2006/relationships/image" Target="media/image36.wmf"/><Relationship Id="rId406" Type="http://schemas.openxmlformats.org/officeDocument/2006/relationships/oleObject" Target="embeddings/oleObject214.bin"/><Relationship Id="rId960" Type="http://schemas.openxmlformats.org/officeDocument/2006/relationships/oleObject" Target="embeddings/oleObject496.bin"/><Relationship Id="rId1036" Type="http://schemas.openxmlformats.org/officeDocument/2006/relationships/oleObject" Target="embeddings/oleObject536.bin"/><Relationship Id="rId1243" Type="http://schemas.openxmlformats.org/officeDocument/2006/relationships/oleObject" Target="embeddings/oleObject642.bin"/><Relationship Id="rId613" Type="http://schemas.openxmlformats.org/officeDocument/2006/relationships/image" Target="media/image288.wmf"/><Relationship Id="rId820" Type="http://schemas.openxmlformats.org/officeDocument/2006/relationships/oleObject" Target="embeddings/oleObject421.bin"/><Relationship Id="rId918" Type="http://schemas.openxmlformats.org/officeDocument/2006/relationships/oleObject" Target="embeddings/oleObject470.bin"/><Relationship Id="rId1103" Type="http://schemas.openxmlformats.org/officeDocument/2006/relationships/image" Target="media/image528.wmf"/><Relationship Id="rId1310" Type="http://schemas.openxmlformats.org/officeDocument/2006/relationships/image" Target="media/image629.wmf"/><Relationship Id="rId1408" Type="http://schemas.openxmlformats.org/officeDocument/2006/relationships/image" Target="media/image678.wmf"/><Relationship Id="rId47" Type="http://schemas.openxmlformats.org/officeDocument/2006/relationships/oleObject" Target="embeddings/oleObject23.bin"/><Relationship Id="rId196" Type="http://schemas.openxmlformats.org/officeDocument/2006/relationships/image" Target="media/image80.wmf"/><Relationship Id="rId263" Type="http://schemas.openxmlformats.org/officeDocument/2006/relationships/image" Target="media/image115.wmf"/><Relationship Id="rId470" Type="http://schemas.openxmlformats.org/officeDocument/2006/relationships/oleObject" Target="embeddings/oleObject248.bin"/><Relationship Id="rId123" Type="http://schemas.openxmlformats.org/officeDocument/2006/relationships/image" Target="media/image47.wmf"/><Relationship Id="rId330" Type="http://schemas.openxmlformats.org/officeDocument/2006/relationships/oleObject" Target="embeddings/oleObject176.bin"/><Relationship Id="rId568" Type="http://schemas.openxmlformats.org/officeDocument/2006/relationships/oleObject" Target="embeddings/oleObject297.bin"/><Relationship Id="rId775" Type="http://schemas.openxmlformats.org/officeDocument/2006/relationships/image" Target="media/image371.wmf"/><Relationship Id="rId982" Type="http://schemas.openxmlformats.org/officeDocument/2006/relationships/oleObject" Target="embeddings/oleObject507.bin"/><Relationship Id="rId1198" Type="http://schemas.openxmlformats.org/officeDocument/2006/relationships/image" Target="media/image573.wmf"/><Relationship Id="rId428" Type="http://schemas.openxmlformats.org/officeDocument/2006/relationships/oleObject" Target="embeddings/oleObject227.bin"/><Relationship Id="rId635" Type="http://schemas.openxmlformats.org/officeDocument/2006/relationships/image" Target="media/image299.wmf"/><Relationship Id="rId842" Type="http://schemas.openxmlformats.org/officeDocument/2006/relationships/oleObject" Target="embeddings/oleObject432.bin"/><Relationship Id="rId1058" Type="http://schemas.openxmlformats.org/officeDocument/2006/relationships/oleObject" Target="embeddings/oleObject547.bin"/><Relationship Id="rId1265" Type="http://schemas.openxmlformats.org/officeDocument/2006/relationships/oleObject" Target="embeddings/oleObject653.bin"/><Relationship Id="rId702" Type="http://schemas.openxmlformats.org/officeDocument/2006/relationships/oleObject" Target="embeddings/oleObject362.bin"/><Relationship Id="rId1125" Type="http://schemas.openxmlformats.org/officeDocument/2006/relationships/image" Target="media/image539.wmf"/><Relationship Id="rId1332" Type="http://schemas.openxmlformats.org/officeDocument/2006/relationships/image" Target="media/image640.wmf"/><Relationship Id="rId69" Type="http://schemas.openxmlformats.org/officeDocument/2006/relationships/oleObject" Target="embeddings/oleObject39.bin"/><Relationship Id="rId285" Type="http://schemas.openxmlformats.org/officeDocument/2006/relationships/image" Target="media/image126.wmf"/><Relationship Id="rId492" Type="http://schemas.openxmlformats.org/officeDocument/2006/relationships/oleObject" Target="embeddings/oleObject259.bin"/><Relationship Id="rId797" Type="http://schemas.openxmlformats.org/officeDocument/2006/relationships/image" Target="media/image382.wmf"/><Relationship Id="rId145" Type="http://schemas.openxmlformats.org/officeDocument/2006/relationships/oleObject" Target="embeddings/oleObject83.bin"/><Relationship Id="rId352" Type="http://schemas.openxmlformats.org/officeDocument/2006/relationships/oleObject" Target="embeddings/oleObject187.bin"/><Relationship Id="rId1287" Type="http://schemas.openxmlformats.org/officeDocument/2006/relationships/oleObject" Target="embeddings/oleObject664.bin"/><Relationship Id="rId212" Type="http://schemas.openxmlformats.org/officeDocument/2006/relationships/image" Target="media/image88.wmf"/><Relationship Id="rId657" Type="http://schemas.openxmlformats.org/officeDocument/2006/relationships/image" Target="media/image310.wmf"/><Relationship Id="rId864" Type="http://schemas.openxmlformats.org/officeDocument/2006/relationships/oleObject" Target="embeddings/oleObject443.bin"/><Relationship Id="rId517" Type="http://schemas.openxmlformats.org/officeDocument/2006/relationships/image" Target="media/image240.wmf"/><Relationship Id="rId724" Type="http://schemas.openxmlformats.org/officeDocument/2006/relationships/oleObject" Target="embeddings/oleObject373.bin"/><Relationship Id="rId931" Type="http://schemas.openxmlformats.org/officeDocument/2006/relationships/image" Target="media/image449.wmf"/><Relationship Id="rId1147" Type="http://schemas.openxmlformats.org/officeDocument/2006/relationships/image" Target="media/image550.wmf"/><Relationship Id="rId1354" Type="http://schemas.openxmlformats.org/officeDocument/2006/relationships/oleObject" Target="embeddings/oleObject697.bin"/><Relationship Id="rId60" Type="http://schemas.openxmlformats.org/officeDocument/2006/relationships/oleObject" Target="embeddings/oleObject30.bin"/><Relationship Id="rId1007" Type="http://schemas.openxmlformats.org/officeDocument/2006/relationships/oleObject" Target="embeddings/oleObject520.bin"/><Relationship Id="rId1214" Type="http://schemas.openxmlformats.org/officeDocument/2006/relationships/image" Target="media/image581.wmf"/><Relationship Id="rId1421" Type="http://schemas.openxmlformats.org/officeDocument/2006/relationships/oleObject" Target="embeddings/oleObject731.bin"/><Relationship Id="rId18" Type="http://schemas.openxmlformats.org/officeDocument/2006/relationships/image" Target="media/image8.wmf"/><Relationship Id="rId167" Type="http://schemas.openxmlformats.org/officeDocument/2006/relationships/image" Target="media/image67.wmf"/><Relationship Id="rId374" Type="http://schemas.openxmlformats.org/officeDocument/2006/relationships/oleObject" Target="embeddings/oleObject198.bin"/><Relationship Id="rId581" Type="http://schemas.openxmlformats.org/officeDocument/2006/relationships/image" Target="media/image272.wmf"/><Relationship Id="rId234" Type="http://schemas.openxmlformats.org/officeDocument/2006/relationships/image" Target="media/image99.wmf"/><Relationship Id="rId679" Type="http://schemas.openxmlformats.org/officeDocument/2006/relationships/image" Target="media/image323.wmf"/><Relationship Id="rId886" Type="http://schemas.openxmlformats.org/officeDocument/2006/relationships/oleObject" Target="embeddings/oleObject454.bin"/><Relationship Id="rId2" Type="http://schemas.openxmlformats.org/officeDocument/2006/relationships/numbering" Target="numbering.xml"/><Relationship Id="rId441" Type="http://schemas.openxmlformats.org/officeDocument/2006/relationships/image" Target="media/image202.wmf"/><Relationship Id="rId539" Type="http://schemas.openxmlformats.org/officeDocument/2006/relationships/image" Target="media/image251.wmf"/><Relationship Id="rId746" Type="http://schemas.openxmlformats.org/officeDocument/2006/relationships/oleObject" Target="embeddings/oleObject384.bin"/><Relationship Id="rId1071" Type="http://schemas.openxmlformats.org/officeDocument/2006/relationships/image" Target="media/image512.wmf"/><Relationship Id="rId1169" Type="http://schemas.openxmlformats.org/officeDocument/2006/relationships/image" Target="media/image561.wmf"/><Relationship Id="rId1376" Type="http://schemas.openxmlformats.org/officeDocument/2006/relationships/image" Target="media/image662.wmf"/><Relationship Id="rId301" Type="http://schemas.openxmlformats.org/officeDocument/2006/relationships/oleObject" Target="embeddings/oleObject161.bin"/><Relationship Id="rId953" Type="http://schemas.openxmlformats.org/officeDocument/2006/relationships/oleObject" Target="embeddings/oleObject491.bin"/><Relationship Id="rId1029" Type="http://schemas.openxmlformats.org/officeDocument/2006/relationships/oleObject" Target="embeddings/oleObject531.bin"/><Relationship Id="rId1236" Type="http://schemas.openxmlformats.org/officeDocument/2006/relationships/image" Target="media/image592.wmf"/><Relationship Id="rId82" Type="http://schemas.openxmlformats.org/officeDocument/2006/relationships/oleObject" Target="embeddings/oleObject47.bin"/><Relationship Id="rId606" Type="http://schemas.openxmlformats.org/officeDocument/2006/relationships/oleObject" Target="embeddings/oleObject316.bin"/><Relationship Id="rId813" Type="http://schemas.openxmlformats.org/officeDocument/2006/relationships/image" Target="media/image390.wmf"/><Relationship Id="rId1443" Type="http://schemas.openxmlformats.org/officeDocument/2006/relationships/oleObject" Target="embeddings/oleObject742.bin"/><Relationship Id="rId1303" Type="http://schemas.openxmlformats.org/officeDocument/2006/relationships/oleObject" Target="embeddings/oleObject672.bin"/><Relationship Id="rId189" Type="http://schemas.openxmlformats.org/officeDocument/2006/relationships/oleObject" Target="embeddings/oleObject107.bin"/><Relationship Id="rId396" Type="http://schemas.openxmlformats.org/officeDocument/2006/relationships/oleObject" Target="embeddings/oleObject209.bin"/><Relationship Id="rId256" Type="http://schemas.openxmlformats.org/officeDocument/2006/relationships/oleObject" Target="embeddings/oleObject139.bin"/><Relationship Id="rId463" Type="http://schemas.openxmlformats.org/officeDocument/2006/relationships/image" Target="media/image213.wmf"/><Relationship Id="rId670" Type="http://schemas.openxmlformats.org/officeDocument/2006/relationships/image" Target="media/image319.wmf"/><Relationship Id="rId1093" Type="http://schemas.openxmlformats.org/officeDocument/2006/relationships/image" Target="media/image523.wmf"/><Relationship Id="rId116" Type="http://schemas.openxmlformats.org/officeDocument/2006/relationships/oleObject" Target="embeddings/oleObject67.bin"/><Relationship Id="rId323" Type="http://schemas.openxmlformats.org/officeDocument/2006/relationships/image" Target="media/image145.wmf"/><Relationship Id="rId530" Type="http://schemas.openxmlformats.org/officeDocument/2006/relationships/oleObject" Target="embeddings/oleObject278.bin"/><Relationship Id="rId768" Type="http://schemas.openxmlformats.org/officeDocument/2006/relationships/oleObject" Target="embeddings/oleObject395.bin"/><Relationship Id="rId975" Type="http://schemas.openxmlformats.org/officeDocument/2006/relationships/image" Target="media/image466.wmf"/><Relationship Id="rId1160" Type="http://schemas.openxmlformats.org/officeDocument/2006/relationships/oleObject" Target="embeddings/oleObject598.bin"/><Relationship Id="rId1398" Type="http://schemas.openxmlformats.org/officeDocument/2006/relationships/image" Target="media/image673.wmf"/><Relationship Id="rId628" Type="http://schemas.openxmlformats.org/officeDocument/2006/relationships/oleObject" Target="embeddings/oleObject327.bin"/><Relationship Id="rId835" Type="http://schemas.openxmlformats.org/officeDocument/2006/relationships/image" Target="media/image401.wmf"/><Relationship Id="rId1258" Type="http://schemas.openxmlformats.org/officeDocument/2006/relationships/image" Target="media/image603.wmf"/><Relationship Id="rId1020" Type="http://schemas.openxmlformats.org/officeDocument/2006/relationships/image" Target="media/image488.wmf"/><Relationship Id="rId1118" Type="http://schemas.openxmlformats.org/officeDocument/2006/relationships/oleObject" Target="embeddings/oleObject577.bin"/><Relationship Id="rId1325" Type="http://schemas.openxmlformats.org/officeDocument/2006/relationships/oleObject" Target="embeddings/oleObject683.bin"/><Relationship Id="rId902" Type="http://schemas.openxmlformats.org/officeDocument/2006/relationships/oleObject" Target="embeddings/oleObject462.bin"/><Relationship Id="rId31" Type="http://schemas.openxmlformats.org/officeDocument/2006/relationships/oleObject" Target="embeddings/oleObject14.bin"/><Relationship Id="rId180" Type="http://schemas.openxmlformats.org/officeDocument/2006/relationships/oleObject" Target="embeddings/oleObject100.bin"/><Relationship Id="rId278" Type="http://schemas.openxmlformats.org/officeDocument/2006/relationships/oleObject" Target="embeddings/oleObject150.bin"/><Relationship Id="rId485" Type="http://schemas.openxmlformats.org/officeDocument/2006/relationships/image" Target="media/image224.wmf"/><Relationship Id="rId692" Type="http://schemas.openxmlformats.org/officeDocument/2006/relationships/oleObject" Target="embeddings/oleObject357.bin"/><Relationship Id="rId138" Type="http://schemas.openxmlformats.org/officeDocument/2006/relationships/image" Target="media/image54.wmf"/><Relationship Id="rId345" Type="http://schemas.openxmlformats.org/officeDocument/2006/relationships/image" Target="media/image156.wmf"/><Relationship Id="rId552" Type="http://schemas.openxmlformats.org/officeDocument/2006/relationships/oleObject" Target="embeddings/oleObject289.bin"/><Relationship Id="rId997" Type="http://schemas.openxmlformats.org/officeDocument/2006/relationships/oleObject" Target="embeddings/oleObject515.bin"/><Relationship Id="rId1182" Type="http://schemas.openxmlformats.org/officeDocument/2006/relationships/image" Target="media/image565.wmf"/><Relationship Id="rId205" Type="http://schemas.openxmlformats.org/officeDocument/2006/relationships/oleObject" Target="embeddings/oleObject115.bin"/><Relationship Id="rId412" Type="http://schemas.openxmlformats.org/officeDocument/2006/relationships/oleObject" Target="embeddings/oleObject217.bin"/><Relationship Id="rId857" Type="http://schemas.openxmlformats.org/officeDocument/2006/relationships/image" Target="media/image412.wmf"/><Relationship Id="rId1042" Type="http://schemas.openxmlformats.org/officeDocument/2006/relationships/oleObject" Target="embeddings/oleObject539.bin"/><Relationship Id="rId717" Type="http://schemas.openxmlformats.org/officeDocument/2006/relationships/image" Target="media/image342.wmf"/><Relationship Id="rId924" Type="http://schemas.openxmlformats.org/officeDocument/2006/relationships/oleObject" Target="embeddings/oleObject473.bin"/><Relationship Id="rId1347" Type="http://schemas.openxmlformats.org/officeDocument/2006/relationships/image" Target="media/image648.wmf"/><Relationship Id="rId53" Type="http://schemas.openxmlformats.org/officeDocument/2006/relationships/oleObject" Target="embeddings/oleObject26.bin"/><Relationship Id="rId1207" Type="http://schemas.openxmlformats.org/officeDocument/2006/relationships/oleObject" Target="embeddings/oleObject624.bin"/><Relationship Id="rId1414" Type="http://schemas.openxmlformats.org/officeDocument/2006/relationships/image" Target="media/image681.wmf"/><Relationship Id="rId367" Type="http://schemas.openxmlformats.org/officeDocument/2006/relationships/image" Target="media/image167.wmf"/><Relationship Id="rId574" Type="http://schemas.openxmlformats.org/officeDocument/2006/relationships/oleObject" Target="embeddings/oleObject300.bin"/><Relationship Id="rId227" Type="http://schemas.openxmlformats.org/officeDocument/2006/relationships/oleObject" Target="embeddings/oleObject126.bin"/><Relationship Id="rId781" Type="http://schemas.openxmlformats.org/officeDocument/2006/relationships/image" Target="media/image374.wmf"/><Relationship Id="rId879" Type="http://schemas.openxmlformats.org/officeDocument/2006/relationships/image" Target="media/image423.wmf"/><Relationship Id="rId434" Type="http://schemas.openxmlformats.org/officeDocument/2006/relationships/oleObject" Target="embeddings/oleObject230.bin"/><Relationship Id="rId641" Type="http://schemas.openxmlformats.org/officeDocument/2006/relationships/image" Target="media/image302.wmf"/><Relationship Id="rId739" Type="http://schemas.openxmlformats.org/officeDocument/2006/relationships/image" Target="media/image353.wmf"/><Relationship Id="rId1064" Type="http://schemas.openxmlformats.org/officeDocument/2006/relationships/oleObject" Target="embeddings/oleObject550.bin"/><Relationship Id="rId1271" Type="http://schemas.openxmlformats.org/officeDocument/2006/relationships/oleObject" Target="embeddings/oleObject656.bin"/><Relationship Id="rId1369" Type="http://schemas.openxmlformats.org/officeDocument/2006/relationships/oleObject" Target="embeddings/oleObject705.bin"/><Relationship Id="rId501" Type="http://schemas.openxmlformats.org/officeDocument/2006/relationships/image" Target="media/image232.wmf"/><Relationship Id="rId946" Type="http://schemas.openxmlformats.org/officeDocument/2006/relationships/oleObject" Target="embeddings/oleObject484.bin"/><Relationship Id="rId1131" Type="http://schemas.openxmlformats.org/officeDocument/2006/relationships/image" Target="media/image542.wmf"/><Relationship Id="rId1229" Type="http://schemas.openxmlformats.org/officeDocument/2006/relationships/oleObject" Target="embeddings/oleObject635.bin"/><Relationship Id="rId75" Type="http://schemas.openxmlformats.org/officeDocument/2006/relationships/image" Target="media/image26.wmf"/><Relationship Id="rId806" Type="http://schemas.openxmlformats.org/officeDocument/2006/relationships/oleObject" Target="embeddings/oleObject414.bin"/><Relationship Id="rId1436" Type="http://schemas.openxmlformats.org/officeDocument/2006/relationships/image" Target="media/image692.wmf"/><Relationship Id="rId291" Type="http://schemas.openxmlformats.org/officeDocument/2006/relationships/oleObject" Target="embeddings/oleObject156.bin"/><Relationship Id="rId151" Type="http://schemas.openxmlformats.org/officeDocument/2006/relationships/oleObject" Target="embeddings/oleObject87.bin"/><Relationship Id="rId389" Type="http://schemas.openxmlformats.org/officeDocument/2006/relationships/image" Target="media/image178.wmf"/><Relationship Id="rId596" Type="http://schemas.openxmlformats.org/officeDocument/2006/relationships/oleObject" Target="embeddings/oleObject311.bin"/><Relationship Id="rId249" Type="http://schemas.openxmlformats.org/officeDocument/2006/relationships/image" Target="media/image107.wmf"/><Relationship Id="rId456" Type="http://schemas.openxmlformats.org/officeDocument/2006/relationships/oleObject" Target="embeddings/oleObject241.bin"/><Relationship Id="rId663" Type="http://schemas.openxmlformats.org/officeDocument/2006/relationships/image" Target="media/image315.wmf"/><Relationship Id="rId870" Type="http://schemas.openxmlformats.org/officeDocument/2006/relationships/oleObject" Target="embeddings/oleObject446.bin"/><Relationship Id="rId1086" Type="http://schemas.openxmlformats.org/officeDocument/2006/relationships/oleObject" Target="embeddings/oleObject561.bin"/><Relationship Id="rId1293" Type="http://schemas.openxmlformats.org/officeDocument/2006/relationships/oleObject" Target="embeddings/oleObject667.bin"/><Relationship Id="rId109" Type="http://schemas.openxmlformats.org/officeDocument/2006/relationships/image" Target="media/image40.wmf"/><Relationship Id="rId316" Type="http://schemas.openxmlformats.org/officeDocument/2006/relationships/oleObject" Target="embeddings/oleObject169.bin"/><Relationship Id="rId523" Type="http://schemas.openxmlformats.org/officeDocument/2006/relationships/image" Target="media/image243.wmf"/><Relationship Id="rId968" Type="http://schemas.openxmlformats.org/officeDocument/2006/relationships/oleObject" Target="embeddings/oleObject500.bin"/><Relationship Id="rId1153" Type="http://schemas.openxmlformats.org/officeDocument/2006/relationships/image" Target="media/image553.wmf"/><Relationship Id="rId97" Type="http://schemas.openxmlformats.org/officeDocument/2006/relationships/image" Target="media/image34.wmf"/><Relationship Id="rId730" Type="http://schemas.openxmlformats.org/officeDocument/2006/relationships/oleObject" Target="embeddings/oleObject376.bin"/><Relationship Id="rId828" Type="http://schemas.openxmlformats.org/officeDocument/2006/relationships/oleObject" Target="embeddings/oleObject425.bin"/><Relationship Id="rId1013" Type="http://schemas.openxmlformats.org/officeDocument/2006/relationships/oleObject" Target="embeddings/oleObject523.bin"/><Relationship Id="rId1360" Type="http://schemas.openxmlformats.org/officeDocument/2006/relationships/oleObject" Target="embeddings/oleObject700.bin"/><Relationship Id="rId1220" Type="http://schemas.openxmlformats.org/officeDocument/2006/relationships/image" Target="media/image584.wmf"/><Relationship Id="rId1318" Type="http://schemas.openxmlformats.org/officeDocument/2006/relationships/image" Target="media/image633.wmf"/><Relationship Id="rId24" Type="http://schemas.openxmlformats.org/officeDocument/2006/relationships/image" Target="media/image11.wmf"/><Relationship Id="rId173" Type="http://schemas.openxmlformats.org/officeDocument/2006/relationships/image" Target="media/image73.wmf"/><Relationship Id="rId380" Type="http://schemas.openxmlformats.org/officeDocument/2006/relationships/oleObject" Target="embeddings/oleObject201.bin"/><Relationship Id="rId240" Type="http://schemas.openxmlformats.org/officeDocument/2006/relationships/image" Target="media/image102.wmf"/><Relationship Id="rId478" Type="http://schemas.openxmlformats.org/officeDocument/2006/relationships/oleObject" Target="embeddings/oleObject252.bin"/><Relationship Id="rId685" Type="http://schemas.openxmlformats.org/officeDocument/2006/relationships/image" Target="media/image326.wmf"/><Relationship Id="rId892" Type="http://schemas.openxmlformats.org/officeDocument/2006/relationships/oleObject" Target="embeddings/oleObject457.bin"/><Relationship Id="rId100" Type="http://schemas.openxmlformats.org/officeDocument/2006/relationships/oleObject" Target="embeddings/oleObject59.bin"/><Relationship Id="rId338" Type="http://schemas.openxmlformats.org/officeDocument/2006/relationships/image" Target="media/image152.wmf"/><Relationship Id="rId545" Type="http://schemas.openxmlformats.org/officeDocument/2006/relationships/image" Target="media/image254.wmf"/><Relationship Id="rId752" Type="http://schemas.openxmlformats.org/officeDocument/2006/relationships/oleObject" Target="embeddings/oleObject387.bin"/><Relationship Id="rId1175" Type="http://schemas.openxmlformats.org/officeDocument/2006/relationships/oleObject" Target="embeddings/oleObject606.bin"/><Relationship Id="rId1382" Type="http://schemas.openxmlformats.org/officeDocument/2006/relationships/image" Target="media/image665.wmf"/><Relationship Id="rId405" Type="http://schemas.openxmlformats.org/officeDocument/2006/relationships/image" Target="media/image186.wmf"/><Relationship Id="rId612" Type="http://schemas.openxmlformats.org/officeDocument/2006/relationships/oleObject" Target="embeddings/oleObject319.bin"/><Relationship Id="rId1035" Type="http://schemas.openxmlformats.org/officeDocument/2006/relationships/oleObject" Target="embeddings/oleObject535.bin"/><Relationship Id="rId1242" Type="http://schemas.openxmlformats.org/officeDocument/2006/relationships/image" Target="media/image595.wmf"/><Relationship Id="rId917" Type="http://schemas.openxmlformats.org/officeDocument/2006/relationships/image" Target="media/image442.wmf"/><Relationship Id="rId1102" Type="http://schemas.openxmlformats.org/officeDocument/2006/relationships/oleObject" Target="embeddings/oleObject569.bin"/><Relationship Id="rId46" Type="http://schemas.openxmlformats.org/officeDocument/2006/relationships/image" Target="media/image18.wmf"/><Relationship Id="rId1407" Type="http://schemas.openxmlformats.org/officeDocument/2006/relationships/oleObject" Target="embeddings/oleObject724.bin"/><Relationship Id="rId195" Type="http://schemas.openxmlformats.org/officeDocument/2006/relationships/oleObject" Target="embeddings/oleObject110.bin"/><Relationship Id="rId262" Type="http://schemas.openxmlformats.org/officeDocument/2006/relationships/oleObject" Target="embeddings/oleObject142.bin"/><Relationship Id="rId567" Type="http://schemas.openxmlformats.org/officeDocument/2006/relationships/image" Target="media/image265.wmf"/><Relationship Id="rId1197" Type="http://schemas.openxmlformats.org/officeDocument/2006/relationships/oleObject" Target="embeddings/oleObject619.bin"/><Relationship Id="rId122" Type="http://schemas.openxmlformats.org/officeDocument/2006/relationships/oleObject" Target="embeddings/oleObject70.bin"/><Relationship Id="rId774" Type="http://schemas.openxmlformats.org/officeDocument/2006/relationships/oleObject" Target="embeddings/oleObject398.bin"/><Relationship Id="rId981" Type="http://schemas.openxmlformats.org/officeDocument/2006/relationships/image" Target="media/image469.wmf"/><Relationship Id="rId1057" Type="http://schemas.openxmlformats.org/officeDocument/2006/relationships/image" Target="media/image505.wmf"/><Relationship Id="rId427" Type="http://schemas.openxmlformats.org/officeDocument/2006/relationships/image" Target="media/image195.wmf"/><Relationship Id="rId634" Type="http://schemas.openxmlformats.org/officeDocument/2006/relationships/oleObject" Target="embeddings/oleObject330.bin"/><Relationship Id="rId841" Type="http://schemas.openxmlformats.org/officeDocument/2006/relationships/image" Target="media/image404.wmf"/><Relationship Id="rId1264" Type="http://schemas.openxmlformats.org/officeDocument/2006/relationships/image" Target="media/image606.wmf"/><Relationship Id="rId701" Type="http://schemas.openxmlformats.org/officeDocument/2006/relationships/image" Target="media/image334.wmf"/><Relationship Id="rId939" Type="http://schemas.openxmlformats.org/officeDocument/2006/relationships/image" Target="media/image453.wmf"/><Relationship Id="rId1124" Type="http://schemas.openxmlformats.org/officeDocument/2006/relationships/oleObject" Target="embeddings/oleObject580.bin"/><Relationship Id="rId1331" Type="http://schemas.openxmlformats.org/officeDocument/2006/relationships/oleObject" Target="embeddings/oleObject686.bin"/><Relationship Id="rId68" Type="http://schemas.openxmlformats.org/officeDocument/2006/relationships/oleObject" Target="embeddings/oleObject38.bin"/><Relationship Id="rId1429" Type="http://schemas.openxmlformats.org/officeDocument/2006/relationships/oleObject" Target="embeddings/oleObject735.bin"/><Relationship Id="rId284" Type="http://schemas.openxmlformats.org/officeDocument/2006/relationships/oleObject" Target="embeddings/oleObject153.bin"/><Relationship Id="rId491" Type="http://schemas.openxmlformats.org/officeDocument/2006/relationships/image" Target="media/image227.wmf"/><Relationship Id="rId144" Type="http://schemas.openxmlformats.org/officeDocument/2006/relationships/image" Target="media/image56.wmf"/><Relationship Id="rId589" Type="http://schemas.openxmlformats.org/officeDocument/2006/relationships/image" Target="media/image276.wmf"/><Relationship Id="rId796" Type="http://schemas.openxmlformats.org/officeDocument/2006/relationships/oleObject" Target="embeddings/oleObject409.bin"/><Relationship Id="rId351" Type="http://schemas.openxmlformats.org/officeDocument/2006/relationships/image" Target="media/image159.wmf"/><Relationship Id="rId449" Type="http://schemas.openxmlformats.org/officeDocument/2006/relationships/image" Target="media/image206.wmf"/><Relationship Id="rId656" Type="http://schemas.openxmlformats.org/officeDocument/2006/relationships/oleObject" Target="embeddings/oleObject341.bin"/><Relationship Id="rId863" Type="http://schemas.openxmlformats.org/officeDocument/2006/relationships/image" Target="media/image415.wmf"/><Relationship Id="rId1079" Type="http://schemas.openxmlformats.org/officeDocument/2006/relationships/image" Target="media/image516.wmf"/><Relationship Id="rId1286" Type="http://schemas.openxmlformats.org/officeDocument/2006/relationships/image" Target="media/image617.wmf"/><Relationship Id="rId211" Type="http://schemas.openxmlformats.org/officeDocument/2006/relationships/oleObject" Target="embeddings/oleObject118.bin"/><Relationship Id="rId309" Type="http://schemas.openxmlformats.org/officeDocument/2006/relationships/oleObject" Target="embeddings/oleObject165.bin"/><Relationship Id="rId516" Type="http://schemas.openxmlformats.org/officeDocument/2006/relationships/oleObject" Target="embeddings/oleObject271.bin"/><Relationship Id="rId1146" Type="http://schemas.openxmlformats.org/officeDocument/2006/relationships/oleObject" Target="embeddings/oleObject591.bin"/><Relationship Id="rId723" Type="http://schemas.openxmlformats.org/officeDocument/2006/relationships/image" Target="media/image345.wmf"/><Relationship Id="rId930" Type="http://schemas.openxmlformats.org/officeDocument/2006/relationships/oleObject" Target="embeddings/oleObject476.bin"/><Relationship Id="rId1006" Type="http://schemas.openxmlformats.org/officeDocument/2006/relationships/image" Target="media/image481.wmf"/><Relationship Id="rId1353" Type="http://schemas.openxmlformats.org/officeDocument/2006/relationships/image" Target="media/image651.wmf"/><Relationship Id="rId1213" Type="http://schemas.openxmlformats.org/officeDocument/2006/relationships/oleObject" Target="embeddings/oleObject627.bin"/><Relationship Id="rId1420" Type="http://schemas.openxmlformats.org/officeDocument/2006/relationships/image" Target="media/image684.wmf"/><Relationship Id="rId17" Type="http://schemas.openxmlformats.org/officeDocument/2006/relationships/oleObject" Target="embeddings/oleObject4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9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6</TotalTime>
  <Pages>21</Pages>
  <Words>8714</Words>
  <Characters>49672</Characters>
  <Application>Microsoft Office Word</Application>
  <DocSecurity>0</DocSecurity>
  <Lines>413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2021-06-25T18:21:00Z</cp:lastPrinted>
  <dcterms:created xsi:type="dcterms:W3CDTF">2021-08-06T04:33:00Z</dcterms:created>
  <dcterms:modified xsi:type="dcterms:W3CDTF">2021-08-06T04:49:00Z</dcterms:modified>
</cp:coreProperties>
</file>